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10F3BC" w:rsidR="001E41F3" w:rsidRPr="00F728A5" w:rsidRDefault="00CC0098">
      <w:pPr>
        <w:pStyle w:val="CRCoverPage"/>
        <w:tabs>
          <w:tab w:val="right" w:pos="9639"/>
        </w:tabs>
        <w:spacing w:after="0"/>
        <w:rPr>
          <w:b/>
          <w:i/>
          <w:noProof/>
          <w:sz w:val="28"/>
          <w:lang w:val="en-US"/>
        </w:rPr>
      </w:pPr>
      <w:r w:rsidRPr="00CC0098">
        <w:rPr>
          <w:b/>
          <w:noProof/>
          <w:sz w:val="24"/>
          <w:lang w:val="en-US"/>
        </w:rPr>
        <w:t>SA4-e (AH) Video SWG post 114-e</w:t>
      </w:r>
      <w:r w:rsidR="001E41F3" w:rsidRPr="00F728A5">
        <w:rPr>
          <w:b/>
          <w:i/>
          <w:noProof/>
          <w:sz w:val="28"/>
          <w:lang w:val="en-US"/>
        </w:rPr>
        <w:tab/>
      </w:r>
      <w:r w:rsidR="008F3789">
        <w:fldChar w:fldCharType="begin"/>
      </w:r>
      <w:r w:rsidR="008F3789" w:rsidRPr="00F728A5">
        <w:rPr>
          <w:lang w:val="en-US"/>
        </w:rPr>
        <w:instrText xml:space="preserve"> DOCPROPERTY  Tdoc#  \* MERGEFORMAT </w:instrText>
      </w:r>
      <w:r w:rsidR="008F3789">
        <w:fldChar w:fldCharType="separate"/>
      </w:r>
      <w:r w:rsidR="00F728A5" w:rsidRPr="00F728A5">
        <w:rPr>
          <w:b/>
          <w:i/>
          <w:noProof/>
          <w:sz w:val="28"/>
          <w:lang w:val="en-US"/>
        </w:rPr>
        <w:t>S4</w:t>
      </w:r>
      <w:r w:rsidR="00A23653">
        <w:rPr>
          <w:b/>
          <w:i/>
          <w:noProof/>
          <w:sz w:val="28"/>
          <w:lang w:val="en-US"/>
        </w:rPr>
        <w:t>aV</w:t>
      </w:r>
      <w:r w:rsidR="00F728A5" w:rsidRPr="00F728A5">
        <w:rPr>
          <w:b/>
          <w:i/>
          <w:noProof/>
          <w:sz w:val="28"/>
          <w:lang w:val="en-US"/>
        </w:rPr>
        <w:t>210</w:t>
      </w:r>
      <w:r>
        <w:rPr>
          <w:b/>
          <w:i/>
          <w:noProof/>
          <w:sz w:val="28"/>
          <w:lang w:val="en-US"/>
        </w:rPr>
        <w:t>717</w:t>
      </w:r>
      <w:r w:rsidR="008F3789">
        <w:rPr>
          <w:b/>
          <w:i/>
          <w:noProof/>
          <w:sz w:val="28"/>
        </w:rPr>
        <w:fldChar w:fldCharType="end"/>
      </w:r>
    </w:p>
    <w:p w14:paraId="7CB45193" w14:textId="5AB0404C" w:rsidR="001E41F3" w:rsidRDefault="008F3789" w:rsidP="005E2C44">
      <w:pPr>
        <w:pStyle w:val="CRCoverPage"/>
        <w:outlineLvl w:val="0"/>
        <w:rPr>
          <w:b/>
          <w:noProof/>
          <w:sz w:val="24"/>
        </w:rPr>
      </w:pPr>
      <w:r>
        <w:fldChar w:fldCharType="begin"/>
      </w:r>
      <w:r w:rsidRPr="00493935">
        <w:rPr>
          <w:lang w:val="en-US"/>
        </w:rPr>
        <w:instrText xml:space="preserve"> DOCPROPERTY  Location  \* MERGEFORMAT </w:instrText>
      </w:r>
      <w:r>
        <w:fldChar w:fldCharType="separate"/>
      </w:r>
      <w:r w:rsidR="00493935">
        <w:rPr>
          <w:b/>
          <w:noProof/>
          <w:sz w:val="24"/>
        </w:rPr>
        <w:t>Online</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396135" w:rsidR="001E41F3" w:rsidRDefault="00A23653">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CE713" w:rsidR="001E41F3" w:rsidRPr="00410371" w:rsidRDefault="00EB12EC" w:rsidP="00A23653">
            <w:pPr>
              <w:pStyle w:val="CRCoverPage"/>
              <w:spacing w:after="0"/>
              <w:jc w:val="right"/>
              <w:rPr>
                <w:b/>
                <w:noProof/>
                <w:sz w:val="28"/>
              </w:rPr>
            </w:pPr>
            <w:fldSimple w:instr=" DOCPROPERTY  Spec#  \* MERGEFORMAT ">
              <w:r w:rsidR="00F728A5">
                <w:rPr>
                  <w:b/>
                  <w:noProof/>
                  <w:sz w:val="28"/>
                </w:rPr>
                <w:t>26.</w:t>
              </w:r>
              <w:r w:rsidR="00A23653">
                <w:rPr>
                  <w:b/>
                  <w:noProof/>
                  <w:sz w:val="28"/>
                </w:rPr>
                <w:t>998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F2CC3" w:rsidR="001E41F3" w:rsidRPr="00410371" w:rsidRDefault="001E41F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FA419" w:rsidR="001E41F3" w:rsidRPr="00410371" w:rsidRDefault="003B73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9DE853" w:rsidR="001E41F3" w:rsidRPr="00410371" w:rsidRDefault="00EB12EC" w:rsidP="00A23653">
            <w:pPr>
              <w:pStyle w:val="CRCoverPage"/>
              <w:spacing w:after="0"/>
              <w:jc w:val="center"/>
              <w:rPr>
                <w:noProof/>
                <w:sz w:val="28"/>
              </w:rPr>
            </w:pPr>
            <w:fldSimple w:instr=" DOCPROPERTY  Version  \* MERGEFORMAT ">
              <w:r w:rsidR="00A23653">
                <w:rPr>
                  <w:b/>
                  <w:noProof/>
                  <w:sz w:val="28"/>
                </w:rPr>
                <w:t>0</w:t>
              </w:r>
              <w:r w:rsidR="003C7CF7">
                <w:rPr>
                  <w:b/>
                  <w:noProof/>
                  <w:sz w:val="28"/>
                </w:rPr>
                <w:t>.</w:t>
              </w:r>
              <w:r w:rsidR="00A23653">
                <w:rPr>
                  <w:b/>
                  <w:noProof/>
                  <w:sz w:val="28"/>
                </w:rPr>
                <w:t>8</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CC5CA4" w:rsidR="00F25D98" w:rsidRDefault="003A02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AFF42" w:rsidR="00F25D98" w:rsidRDefault="003A02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C4937" w:rsidR="001E41F3" w:rsidRDefault="00A23653" w:rsidP="00CC0098">
            <w:pPr>
              <w:pStyle w:val="CRCoverPage"/>
              <w:spacing w:after="0"/>
              <w:ind w:left="100"/>
              <w:rPr>
                <w:noProof/>
              </w:rPr>
            </w:pPr>
            <w:r>
              <w:t>MTSI-base</w:t>
            </w:r>
            <w:r w:rsidR="00CC0098">
              <w:t>d</w:t>
            </w:r>
            <w:r>
              <w:t xml:space="preserve"> architec</w:t>
            </w:r>
            <w:r w:rsidR="00CC0098">
              <w:t>t</w:t>
            </w:r>
            <w:r>
              <w:t>ures and call flows for AR two-part</w:t>
            </w:r>
            <w:r w:rsidR="00CC0098">
              <w:t>y</w:t>
            </w:r>
            <w:r>
              <w:t xml:space="preserve">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74E23" w:rsidR="001E41F3" w:rsidRDefault="003B73B9">
            <w:pPr>
              <w:pStyle w:val="CRCoverPage"/>
              <w:spacing w:after="0"/>
              <w:ind w:left="100"/>
              <w:rPr>
                <w:noProof/>
              </w:rPr>
            </w:pPr>
            <w:r>
              <w:t>Samsung Electronics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D18D9" w:rsidR="001E41F3" w:rsidRDefault="00EB12EC" w:rsidP="00547111">
            <w:pPr>
              <w:pStyle w:val="CRCoverPage"/>
              <w:spacing w:after="0"/>
              <w:ind w:left="100"/>
              <w:rPr>
                <w:noProof/>
              </w:rPr>
            </w:pPr>
            <w:fldSimple w:instr=" DOCPROPERTY  SourceIfTsg  \* MERGEFORMAT ">
              <w:r w:rsidR="00752B08">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2EE82" w:rsidR="001E41F3" w:rsidRDefault="00A23653">
            <w:pPr>
              <w:pStyle w:val="CRCoverPage"/>
              <w:spacing w:after="0"/>
              <w:ind w:left="100"/>
              <w:rPr>
                <w:noProof/>
              </w:rPr>
            </w:pPr>
            <w:r>
              <w:t>FS_5GSTAR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C9E33" w:rsidR="001E41F3" w:rsidRDefault="00EB12EC" w:rsidP="00A23653">
            <w:pPr>
              <w:pStyle w:val="CRCoverPage"/>
              <w:spacing w:after="0"/>
              <w:ind w:left="100"/>
              <w:rPr>
                <w:noProof/>
              </w:rPr>
            </w:pPr>
            <w:fldSimple w:instr=" DOCPROPERTY  ResDate  \* MERGEFORMAT ">
              <w:r w:rsidR="003A02F7">
                <w:rPr>
                  <w:noProof/>
                </w:rPr>
                <w:t>2021-</w:t>
              </w:r>
              <w:r w:rsidR="00992C67">
                <w:rPr>
                  <w:noProof/>
                </w:rPr>
                <w:t>0</w:t>
              </w:r>
              <w:r w:rsidR="00A23653">
                <w:rPr>
                  <w:noProof/>
                </w:rPr>
                <w:t>6</w:t>
              </w:r>
              <w:r w:rsidR="00992C67">
                <w:rPr>
                  <w:noProof/>
                </w:rPr>
                <w:t>-</w:t>
              </w:r>
              <w:r w:rsidR="008E5A6D">
                <w:rPr>
                  <w:noProof/>
                </w:rPr>
                <w:t>2</w:t>
              </w:r>
              <w:r w:rsidR="00A23653">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2C5B6" w:rsidR="001E41F3" w:rsidRPr="00EE260B" w:rsidRDefault="00A2365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FBFCB" w:rsidR="001E41F3" w:rsidRDefault="00EB12EC" w:rsidP="00A23653">
            <w:pPr>
              <w:pStyle w:val="CRCoverPage"/>
              <w:spacing w:after="0"/>
              <w:ind w:left="100"/>
              <w:rPr>
                <w:noProof/>
              </w:rPr>
            </w:pPr>
            <w:fldSimple w:instr=" DOCPROPERTY  Release  \* MERGEFORMAT ">
              <w:r w:rsidR="00777255">
                <w:rPr>
                  <w:noProof/>
                </w:rPr>
                <w:t>Rel-</w:t>
              </w:r>
              <w:r w:rsidR="003F4C02">
                <w:rPr>
                  <w:noProof/>
                </w:rPr>
                <w:t>1</w:t>
              </w:r>
              <w:r w:rsidR="00A2365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EB0C9" w:rsidR="001E41F3" w:rsidRDefault="00D46FFB">
            <w:pPr>
              <w:pStyle w:val="CRCoverPage"/>
              <w:spacing w:after="0"/>
              <w:ind w:left="100"/>
              <w:rPr>
                <w:noProof/>
                <w:lang w:eastAsia="ko-KR"/>
              </w:rPr>
            </w:pPr>
            <w:r>
              <w:rPr>
                <w:rFonts w:hint="eastAsia"/>
                <w:noProof/>
                <w:lang w:eastAsia="ko-KR"/>
              </w:rPr>
              <w:t xml:space="preserve">MTSI </w:t>
            </w:r>
            <w:r>
              <w:rPr>
                <w:noProof/>
                <w:lang w:eastAsia="ko-KR"/>
              </w:rPr>
              <w:t xml:space="preserve">architecture </w:t>
            </w:r>
            <w:r>
              <w:rPr>
                <w:rFonts w:hint="eastAsia"/>
                <w:noProof/>
                <w:lang w:eastAsia="ko-KR"/>
              </w:rPr>
              <w:t xml:space="preserve">is </w:t>
            </w:r>
            <w:r>
              <w:rPr>
                <w:noProof/>
                <w:lang w:eastAsia="ko-KR"/>
              </w:rPr>
              <w:t>one of the options for mapping AR conversational services to 5G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A93F43" w:rsidR="001E41F3" w:rsidRDefault="00CC0098" w:rsidP="000C25C0">
            <w:pPr>
              <w:pStyle w:val="CRCoverPage"/>
              <w:spacing w:after="0"/>
              <w:ind w:left="100"/>
              <w:rPr>
                <w:noProof/>
                <w:lang w:eastAsia="ko-KR"/>
              </w:rPr>
            </w:pPr>
            <w:r>
              <w:rPr>
                <w:noProof/>
                <w:lang w:eastAsia="ko-KR"/>
              </w:rPr>
              <w:t>Propose to add MTSI-based architectures and call flows for AR two-part</w:t>
            </w:r>
            <w:r w:rsidR="00D46FFB">
              <w:rPr>
                <w:noProof/>
                <w:lang w:eastAsia="ko-KR"/>
              </w:rPr>
              <w:t>y</w:t>
            </w:r>
            <w:r>
              <w:rPr>
                <w:noProof/>
                <w:lang w:eastAsia="ko-KR"/>
              </w:rPr>
              <w:t xml:space="preserve"> calls.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B879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787D4" w:rsidR="001E41F3" w:rsidRDefault="00A23653">
            <w:pPr>
              <w:pStyle w:val="CRCoverPage"/>
              <w:spacing w:after="0"/>
              <w:ind w:left="100"/>
              <w:rPr>
                <w:noProof/>
              </w:rPr>
            </w:pPr>
            <w:r>
              <w:rPr>
                <w:noProof/>
              </w:rP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27A94" w:rsidR="001E41F3" w:rsidRDefault="00A948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C55A81" w:rsidR="001E41F3" w:rsidRDefault="00A948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DDF6E" w:rsidR="001E41F3" w:rsidRDefault="00A948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344E7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D75F6" w:rsidR="008E5A6D" w:rsidRDefault="008E5A6D" w:rsidP="002F1C91">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8C793" w14:textId="75F3C8F8" w:rsidR="00B64819" w:rsidRDefault="00B64819" w:rsidP="00B64819">
      <w:pPr>
        <w:pStyle w:val="2"/>
        <w:ind w:left="0" w:firstLine="0"/>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43DAE7FB" w14:textId="77777777" w:rsidR="00752848" w:rsidRPr="00752848" w:rsidRDefault="00752848" w:rsidP="00752848">
      <w:pPr>
        <w:keepNext/>
        <w:keepLines/>
        <w:spacing w:before="180"/>
        <w:ind w:left="1134" w:hanging="1134"/>
        <w:outlineLvl w:val="1"/>
        <w:rPr>
          <w:rFonts w:ascii="Arial" w:eastAsia="맑은 고딕" w:hAnsi="Arial"/>
          <w:sz w:val="32"/>
          <w:lang w:val="en-US" w:eastAsia="ko-KR"/>
        </w:rPr>
      </w:pPr>
      <w:bookmarkStart w:id="1" w:name="_Toc67919061"/>
      <w:r w:rsidRPr="00752848">
        <w:rPr>
          <w:rFonts w:ascii="Arial" w:eastAsia="맑은 고딕" w:hAnsi="Arial" w:hint="eastAsia"/>
          <w:sz w:val="32"/>
          <w:lang w:val="en-US" w:eastAsia="ko-KR"/>
        </w:rPr>
        <w:t>6</w:t>
      </w:r>
      <w:r w:rsidRPr="00752848">
        <w:rPr>
          <w:rFonts w:ascii="Arial" w:eastAsia="맑은 고딕" w:hAnsi="Arial"/>
          <w:sz w:val="32"/>
          <w:lang w:val="en-US" w:eastAsia="ko-KR"/>
        </w:rPr>
        <w:t>.5</w:t>
      </w:r>
      <w:r w:rsidRPr="00752848">
        <w:rPr>
          <w:rFonts w:ascii="Arial" w:eastAsia="맑은 고딕" w:hAnsi="Arial"/>
          <w:sz w:val="32"/>
          <w:lang w:val="en-US" w:eastAsia="ko-KR"/>
        </w:rPr>
        <w:tab/>
        <w:t>AR two-party calls</w:t>
      </w:r>
      <w:bookmarkEnd w:id="1"/>
    </w:p>
    <w:p w14:paraId="4002537D" w14:textId="77777777" w:rsidR="00752848" w:rsidRPr="00752848" w:rsidRDefault="00752848" w:rsidP="00752848">
      <w:pPr>
        <w:keepNext/>
        <w:keepLines/>
        <w:spacing w:before="120"/>
        <w:ind w:left="1134" w:hanging="1134"/>
        <w:outlineLvl w:val="2"/>
        <w:rPr>
          <w:rFonts w:ascii="Arial" w:eastAsia="맑은 고딕" w:hAnsi="Arial"/>
          <w:sz w:val="28"/>
          <w:lang w:eastAsia="ko-KR"/>
        </w:rPr>
      </w:pPr>
      <w:r w:rsidRPr="00752848">
        <w:rPr>
          <w:rFonts w:ascii="Arial" w:eastAsia="맑은 고딕" w:hAnsi="Arial"/>
          <w:sz w:val="28"/>
          <w:lang w:eastAsia="ko-KR"/>
        </w:rPr>
        <w:t>6</w:t>
      </w:r>
      <w:r w:rsidRPr="00752848">
        <w:rPr>
          <w:rFonts w:ascii="Arial" w:eastAsia="맑은 고딕" w:hAnsi="Arial"/>
          <w:sz w:val="28"/>
          <w:lang w:val="en-US" w:eastAsia="ko-KR"/>
        </w:rPr>
        <w:t>.5.</w:t>
      </w:r>
      <w:r w:rsidRPr="00752848">
        <w:rPr>
          <w:rFonts w:ascii="Arial" w:eastAsia="맑은 고딕" w:hAnsi="Arial"/>
          <w:sz w:val="28"/>
          <w:lang w:eastAsia="ko-KR"/>
        </w:rPr>
        <w:t>1</w:t>
      </w:r>
      <w:r w:rsidRPr="00752848">
        <w:rPr>
          <w:rFonts w:ascii="Arial" w:eastAsia="맑은 고딕" w:hAnsi="Arial"/>
          <w:sz w:val="28"/>
          <w:lang w:val="en-US" w:eastAsia="ko-KR"/>
        </w:rPr>
        <w:tab/>
      </w:r>
      <w:r w:rsidRPr="00752848">
        <w:rPr>
          <w:rFonts w:ascii="Arial" w:eastAsia="맑은 고딕" w:hAnsi="Arial"/>
          <w:sz w:val="28"/>
          <w:lang w:eastAsia="ko-KR"/>
        </w:rPr>
        <w:t>Introduction</w:t>
      </w:r>
    </w:p>
    <w:p w14:paraId="3449AAF1" w14:textId="77777777" w:rsidR="00752848" w:rsidRPr="00752848" w:rsidRDefault="00752848" w:rsidP="00752848">
      <w:pPr>
        <w:rPr>
          <w:rFonts w:eastAsia="맑은 고딕"/>
        </w:rPr>
      </w:pPr>
      <w:r w:rsidRPr="00752848">
        <w:rPr>
          <w:rFonts w:eastAsia="맑은 고딕"/>
        </w:rPr>
        <w:t xml:space="preserve">AR Conversational services are end-to-end use-cases that include communication between two or more parties. There are different options for mapping to 5G system: </w:t>
      </w:r>
    </w:p>
    <w:p w14:paraId="092FB2CD" w14:textId="77777777" w:rsidR="00752848" w:rsidRPr="00752848" w:rsidRDefault="00752848" w:rsidP="00752848">
      <w:pPr>
        <w:ind w:left="568" w:hanging="284"/>
        <w:rPr>
          <w:rFonts w:eastAsia="맑은 고딕"/>
        </w:rPr>
      </w:pPr>
      <w:r w:rsidRPr="00752848">
        <w:rPr>
          <w:rFonts w:eastAsia="맑은 고딕"/>
        </w:rPr>
        <w:t>a)</w:t>
      </w:r>
      <w:r w:rsidRPr="00752848">
        <w:rPr>
          <w:rFonts w:eastAsia="맑은 고딕"/>
        </w:rPr>
        <w:tab/>
        <w:t>The MTSI architecture (TS 26.114) supports audio and 2D video conversational services. Extending the MTSI architecture to support AR signalling and immersive media. This includes both MTSI/RTP and MTSI/Data channel (DC) stack options.</w:t>
      </w:r>
    </w:p>
    <w:p w14:paraId="05EB0E62" w14:textId="77777777" w:rsidR="00752848" w:rsidRPr="00752848" w:rsidRDefault="00752848" w:rsidP="00752848">
      <w:pPr>
        <w:ind w:left="568" w:hanging="284"/>
        <w:rPr>
          <w:rFonts w:eastAsia="맑은 고딕"/>
        </w:rPr>
      </w:pPr>
      <w:r w:rsidRPr="00752848">
        <w:rPr>
          <w:rFonts w:eastAsia="맑은 고딕"/>
        </w:rPr>
        <w:t>b)</w:t>
      </w:r>
      <w:r w:rsidRPr="00752848">
        <w:rPr>
          <w:rFonts w:eastAsia="맑은 고딕"/>
        </w:rPr>
        <w:tab/>
        <w:t xml:space="preserve">Extending the 5GMS architecture (TS 26.501) to support AR conversational services by combining live uplink and live downlink. 5GMS offers basic functionality such as </w:t>
      </w:r>
      <w:proofErr w:type="spellStart"/>
      <w:r w:rsidRPr="00752848">
        <w:rPr>
          <w:rFonts w:eastAsia="맑은 고딕"/>
        </w:rPr>
        <w:t>QoS</w:t>
      </w:r>
      <w:proofErr w:type="spellEnd"/>
      <w:r w:rsidRPr="00752848">
        <w:rPr>
          <w:rFonts w:eastAsia="맑은 고딕"/>
        </w:rPr>
        <w:t xml:space="preserve"> support, reporting, and in the future also edge, which will be beneficial for all types of applications. T</w:t>
      </w:r>
      <w:r w:rsidRPr="00752848">
        <w:rPr>
          <w:rFonts w:eastAsia="맑은 고딕"/>
          <w:color w:val="000000"/>
          <w:lang w:val="en-US"/>
        </w:rPr>
        <w:t xml:space="preserve">he typical/expected </w:t>
      </w:r>
      <w:proofErr w:type="spellStart"/>
      <w:r w:rsidRPr="00752848">
        <w:rPr>
          <w:rFonts w:eastAsia="맑은 고딕"/>
          <w:color w:val="000000"/>
          <w:lang w:val="en-US"/>
        </w:rPr>
        <w:t>QoS</w:t>
      </w:r>
      <w:proofErr w:type="spellEnd"/>
      <w:r w:rsidRPr="00752848">
        <w:rPr>
          <w:rFonts w:eastAsia="맑은 고딕"/>
          <w:color w:val="000000"/>
          <w:lang w:val="en-US"/>
        </w:rPr>
        <w:t xml:space="preserve"> parameters (especially delay)</w:t>
      </w:r>
      <w:r w:rsidRPr="00752848">
        <w:rPr>
          <w:rFonts w:eastAsia="맑은 고딕"/>
          <w:color w:val="000000"/>
        </w:rPr>
        <w:t xml:space="preserve"> need to be clarified.</w:t>
      </w:r>
    </w:p>
    <w:p w14:paraId="25938A03" w14:textId="77777777" w:rsidR="00752848" w:rsidRPr="00752848" w:rsidRDefault="00752848" w:rsidP="00752848">
      <w:pPr>
        <w:ind w:left="568" w:hanging="284"/>
        <w:rPr>
          <w:rFonts w:eastAsia="맑은 고딕"/>
        </w:rPr>
      </w:pPr>
      <w:r w:rsidRPr="00752848">
        <w:rPr>
          <w:rFonts w:eastAsia="맑은 고딕"/>
        </w:rPr>
        <w:t>c)</w:t>
      </w:r>
      <w:r w:rsidRPr="00752848">
        <w:rPr>
          <w:rFonts w:eastAsia="맑은 고딕"/>
        </w:rPr>
        <w:tab/>
        <w:t xml:space="preserve">An architecture based on something different than MTSI / IMS or 5GMS, </w:t>
      </w:r>
      <w:r w:rsidRPr="00752848">
        <w:rPr>
          <w:rFonts w:eastAsia="맑은 고딕"/>
          <w:i/>
          <w:iCs/>
        </w:rPr>
        <w:t>for example</w:t>
      </w:r>
      <w:r w:rsidRPr="00752848">
        <w:rPr>
          <w:rFonts w:eastAsia="맑은 고딕"/>
        </w:rPr>
        <w:t xml:space="preserve"> browser implementations such as </w:t>
      </w:r>
      <w:proofErr w:type="spellStart"/>
      <w:r w:rsidRPr="00752848">
        <w:rPr>
          <w:rFonts w:eastAsia="맑은 고딕"/>
        </w:rPr>
        <w:t>WebRTC</w:t>
      </w:r>
      <w:proofErr w:type="spellEnd"/>
      <w:r w:rsidRPr="00752848">
        <w:rPr>
          <w:rFonts w:eastAsia="맑은 고딕"/>
        </w:rPr>
        <w:t xml:space="preserve">. </w:t>
      </w:r>
      <w:proofErr w:type="spellStart"/>
      <w:r w:rsidRPr="00752848">
        <w:rPr>
          <w:rFonts w:eastAsia="맑은 고딕"/>
        </w:rPr>
        <w:t>WebRTC</w:t>
      </w:r>
      <w:proofErr w:type="spellEnd"/>
      <w:r w:rsidRPr="00752848">
        <w:rPr>
          <w:rFonts w:eastAsia="맑은 고딕"/>
        </w:rPr>
        <w:t xml:space="preserve"> is widely deployed today for conversational services and is built on flexible ecosystem on the device side, which is important in this case since conversational AR will require significant device-side changes. </w:t>
      </w:r>
    </w:p>
    <w:p w14:paraId="282268B6" w14:textId="77777777" w:rsidR="00752848" w:rsidRPr="00752848" w:rsidRDefault="00752848" w:rsidP="00752848">
      <w:pPr>
        <w:keepNext/>
        <w:keepLines/>
        <w:spacing w:before="60"/>
        <w:jc w:val="center"/>
        <w:rPr>
          <w:rFonts w:ascii="Arial" w:eastAsia="맑은 고딕" w:hAnsi="Arial"/>
          <w:b/>
        </w:rPr>
      </w:pPr>
      <w:r w:rsidRPr="00752848">
        <w:rPr>
          <w:rFonts w:ascii="Arial" w:eastAsia="맑은 고딕" w:hAnsi="Arial"/>
          <w:b/>
        </w:rPr>
        <w:t>Table 6.5.1-1: Comparison of different architecture options for supporting AR conversational services</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663"/>
        <w:gridCol w:w="2792"/>
        <w:gridCol w:w="3048"/>
        <w:gridCol w:w="2693"/>
      </w:tblGrid>
      <w:tr w:rsidR="00752848" w:rsidRPr="00752848" w14:paraId="29529DFA" w14:textId="77777777" w:rsidTr="003E026E">
        <w:trPr>
          <w:trHeight w:val="584"/>
        </w:trPr>
        <w:tc>
          <w:tcPr>
            <w:tcW w:w="1663" w:type="dxa"/>
            <w:shd w:val="clear" w:color="auto" w:fill="auto"/>
            <w:hideMark/>
          </w:tcPr>
          <w:p w14:paraId="4B17DCDE" w14:textId="77777777" w:rsidR="00752848" w:rsidRPr="00752848" w:rsidRDefault="00752848" w:rsidP="00752848">
            <w:pPr>
              <w:keepNext/>
              <w:keepLines/>
              <w:spacing w:after="0"/>
              <w:jc w:val="center"/>
              <w:rPr>
                <w:rFonts w:ascii="Arial" w:eastAsia="맑은 고딕" w:hAnsi="Arial" w:cs="Arial"/>
                <w:b/>
                <w:sz w:val="18"/>
              </w:rPr>
            </w:pPr>
            <w:r w:rsidRPr="00752848">
              <w:rPr>
                <w:rFonts w:ascii="Arial" w:eastAsia="맑은 고딕" w:hAnsi="Arial"/>
                <w:b/>
                <w:sz w:val="18"/>
              </w:rPr>
              <w:t>Component</w:t>
            </w:r>
          </w:p>
        </w:tc>
        <w:tc>
          <w:tcPr>
            <w:tcW w:w="2792" w:type="dxa"/>
            <w:shd w:val="clear" w:color="auto" w:fill="auto"/>
            <w:hideMark/>
          </w:tcPr>
          <w:p w14:paraId="6D8106D0" w14:textId="77777777" w:rsidR="00752848" w:rsidRPr="00752848" w:rsidRDefault="00752848" w:rsidP="00752848">
            <w:pPr>
              <w:keepNext/>
              <w:keepLines/>
              <w:spacing w:after="0"/>
              <w:jc w:val="center"/>
              <w:rPr>
                <w:rFonts w:ascii="Arial" w:eastAsia="맑은 고딕" w:hAnsi="Arial" w:cs="Arial"/>
                <w:b/>
                <w:sz w:val="18"/>
              </w:rPr>
            </w:pPr>
            <w:r w:rsidRPr="00752848">
              <w:rPr>
                <w:rFonts w:ascii="Arial" w:eastAsia="맑은 고딕" w:hAnsi="Arial"/>
                <w:b/>
                <w:sz w:val="18"/>
              </w:rPr>
              <w:t>MTSI: RTP and DC (TS 26.114)</w:t>
            </w:r>
          </w:p>
        </w:tc>
        <w:tc>
          <w:tcPr>
            <w:tcW w:w="3048" w:type="dxa"/>
            <w:shd w:val="clear" w:color="auto" w:fill="auto"/>
            <w:hideMark/>
          </w:tcPr>
          <w:p w14:paraId="09EF556C" w14:textId="77777777" w:rsidR="00752848" w:rsidRPr="00752848" w:rsidRDefault="00752848" w:rsidP="00752848">
            <w:pPr>
              <w:keepNext/>
              <w:keepLines/>
              <w:spacing w:after="0"/>
              <w:jc w:val="center"/>
              <w:rPr>
                <w:rFonts w:ascii="Arial" w:eastAsia="맑은 고딕" w:hAnsi="Arial" w:cs="Arial"/>
                <w:b/>
                <w:sz w:val="18"/>
              </w:rPr>
            </w:pPr>
            <w:r w:rsidRPr="00752848">
              <w:rPr>
                <w:rFonts w:ascii="Arial" w:eastAsia="맑은 고딕" w:hAnsi="Arial"/>
                <w:b/>
                <w:sz w:val="18"/>
              </w:rPr>
              <w:t>5GMS/HTTP (26.501)</w:t>
            </w:r>
          </w:p>
        </w:tc>
        <w:tc>
          <w:tcPr>
            <w:tcW w:w="2693" w:type="dxa"/>
            <w:shd w:val="clear" w:color="auto" w:fill="auto"/>
            <w:hideMark/>
          </w:tcPr>
          <w:p w14:paraId="3DACCD74" w14:textId="77777777" w:rsidR="00752848" w:rsidRPr="00752848" w:rsidRDefault="00752848" w:rsidP="00752848">
            <w:pPr>
              <w:keepNext/>
              <w:keepLines/>
              <w:spacing w:after="0"/>
              <w:jc w:val="center"/>
              <w:rPr>
                <w:rFonts w:ascii="Arial" w:eastAsia="맑은 고딕" w:hAnsi="Arial" w:cs="Arial"/>
                <w:b/>
                <w:sz w:val="18"/>
              </w:rPr>
            </w:pPr>
            <w:r w:rsidRPr="00752848">
              <w:rPr>
                <w:rFonts w:ascii="Arial" w:eastAsia="맑은 고딕" w:hAnsi="Arial"/>
                <w:b/>
                <w:sz w:val="18"/>
              </w:rPr>
              <w:t xml:space="preserve">Other architecture (e.g. </w:t>
            </w:r>
            <w:proofErr w:type="spellStart"/>
            <w:r w:rsidRPr="00752848">
              <w:rPr>
                <w:rFonts w:ascii="Arial" w:eastAsia="맑은 고딕" w:hAnsi="Arial"/>
                <w:b/>
                <w:sz w:val="18"/>
              </w:rPr>
              <w:t>WebRTC</w:t>
            </w:r>
            <w:proofErr w:type="spellEnd"/>
            <w:r w:rsidRPr="00752848">
              <w:rPr>
                <w:rFonts w:ascii="Arial" w:eastAsia="맑은 고딕" w:hAnsi="Arial"/>
                <w:b/>
                <w:sz w:val="18"/>
              </w:rPr>
              <w:t>-based)</w:t>
            </w:r>
          </w:p>
        </w:tc>
      </w:tr>
      <w:tr w:rsidR="00752848" w:rsidRPr="00752848" w14:paraId="46CD9919" w14:textId="77777777" w:rsidTr="003E026E">
        <w:trPr>
          <w:trHeight w:val="584"/>
        </w:trPr>
        <w:tc>
          <w:tcPr>
            <w:tcW w:w="1663" w:type="dxa"/>
            <w:shd w:val="clear" w:color="auto" w:fill="auto"/>
            <w:hideMark/>
          </w:tcPr>
          <w:p w14:paraId="61835A8F" w14:textId="77777777" w:rsidR="00752848" w:rsidRPr="00752848" w:rsidRDefault="00752848" w:rsidP="00752848">
            <w:pPr>
              <w:keepNext/>
              <w:keepLines/>
              <w:spacing w:after="0"/>
              <w:jc w:val="center"/>
              <w:rPr>
                <w:rFonts w:ascii="Arial" w:eastAsia="맑은 고딕" w:hAnsi="Arial" w:cs="Arial"/>
                <w:sz w:val="18"/>
              </w:rPr>
            </w:pPr>
            <w:r w:rsidRPr="00752848">
              <w:rPr>
                <w:rFonts w:ascii="Arial" w:eastAsia="맑은 고딕" w:hAnsi="Arial"/>
                <w:sz w:val="18"/>
              </w:rPr>
              <w:t>Protocol</w:t>
            </w:r>
          </w:p>
        </w:tc>
        <w:tc>
          <w:tcPr>
            <w:tcW w:w="2792" w:type="dxa"/>
            <w:shd w:val="clear" w:color="auto" w:fill="auto"/>
            <w:hideMark/>
          </w:tcPr>
          <w:p w14:paraId="0735F885" w14:textId="77777777" w:rsidR="00752848" w:rsidRPr="00752848" w:rsidRDefault="00752848" w:rsidP="00752848">
            <w:pPr>
              <w:keepNext/>
              <w:keepLines/>
              <w:spacing w:after="0"/>
              <w:jc w:val="center"/>
              <w:rPr>
                <w:rFonts w:ascii="Arial" w:eastAsia="맑은 고딕" w:hAnsi="Arial" w:cs="Arial"/>
                <w:sz w:val="18"/>
              </w:rPr>
            </w:pPr>
            <w:r w:rsidRPr="00752848">
              <w:rPr>
                <w:rFonts w:ascii="Arial" w:eastAsia="맑은 고딕" w:hAnsi="Arial"/>
                <w:sz w:val="18"/>
                <w:lang w:val="en-US"/>
              </w:rPr>
              <w:t>SIP- and RTP-based</w:t>
            </w:r>
            <w:r w:rsidRPr="00752848">
              <w:rPr>
                <w:rFonts w:ascii="Arial" w:eastAsia="맑은 고딕" w:hAnsi="Arial"/>
                <w:sz w:val="18"/>
              </w:rPr>
              <w:t xml:space="preserve"> or DC-based.</w:t>
            </w:r>
            <w:r w:rsidRPr="00752848">
              <w:rPr>
                <w:rFonts w:ascii="Arial" w:eastAsia="맑은 고딕" w:hAnsi="Arial"/>
                <w:sz w:val="18"/>
                <w:lang w:val="en-US"/>
              </w:rPr>
              <w:t xml:space="preserve"> SDP signaling and formats for AR are missing and need to be defined</w:t>
            </w:r>
            <w:r w:rsidRPr="00752848">
              <w:rPr>
                <w:rFonts w:ascii="Arial" w:eastAsia="맑은 고딕" w:hAnsi="Arial"/>
                <w:sz w:val="18"/>
              </w:rPr>
              <w:t>. Encoding and decoding at MTSI client needs to be extended beyond ITT4RT with improved support of AR immersive media formats (e.g. meshes, point clouds).</w:t>
            </w:r>
          </w:p>
        </w:tc>
        <w:tc>
          <w:tcPr>
            <w:tcW w:w="3048" w:type="dxa"/>
            <w:shd w:val="clear" w:color="auto" w:fill="auto"/>
            <w:hideMark/>
          </w:tcPr>
          <w:p w14:paraId="3C8BAE41" w14:textId="77777777" w:rsidR="00752848" w:rsidRPr="00752848" w:rsidRDefault="00752848" w:rsidP="00752848">
            <w:pPr>
              <w:keepNext/>
              <w:keepLines/>
              <w:spacing w:after="0"/>
              <w:jc w:val="center"/>
              <w:rPr>
                <w:rFonts w:ascii="Arial" w:eastAsia="맑은 고딕" w:hAnsi="Arial"/>
                <w:sz w:val="18"/>
              </w:rPr>
            </w:pPr>
            <w:r w:rsidRPr="00752848">
              <w:rPr>
                <w:rFonts w:ascii="Arial" w:eastAsia="맑은 고딕" w:hAnsi="Arial"/>
                <w:sz w:val="18"/>
              </w:rPr>
              <w:t xml:space="preserve">TCP- and HTTP-based streaming, using DASH/HLS and MPEG OMAF/CMAF technology. AR &amp; immersive media content and </w:t>
            </w:r>
            <w:proofErr w:type="spellStart"/>
            <w:r w:rsidRPr="00752848">
              <w:rPr>
                <w:rFonts w:ascii="Arial" w:eastAsia="맑은 고딕" w:hAnsi="Arial"/>
                <w:sz w:val="18"/>
              </w:rPr>
              <w:t>signaling</w:t>
            </w:r>
            <w:proofErr w:type="spellEnd"/>
            <w:r w:rsidRPr="00752848">
              <w:rPr>
                <w:rFonts w:ascii="Arial" w:eastAsia="맑은 고딕" w:hAnsi="Arial"/>
                <w:sz w:val="18"/>
              </w:rPr>
              <w:t xml:space="preserve"> are assumed to work with HTTP-based streaming in the other use-case mappings.</w:t>
            </w:r>
          </w:p>
        </w:tc>
        <w:tc>
          <w:tcPr>
            <w:tcW w:w="2693" w:type="dxa"/>
            <w:shd w:val="clear" w:color="auto" w:fill="auto"/>
            <w:hideMark/>
          </w:tcPr>
          <w:p w14:paraId="55A8C655" w14:textId="77777777" w:rsidR="00752848" w:rsidRPr="00752848" w:rsidRDefault="00752848" w:rsidP="00752848">
            <w:pPr>
              <w:keepNext/>
              <w:keepLines/>
              <w:spacing w:after="0"/>
              <w:jc w:val="center"/>
              <w:rPr>
                <w:rFonts w:ascii="Arial" w:eastAsia="맑은 고딕" w:hAnsi="Arial" w:cs="Arial"/>
                <w:sz w:val="18"/>
              </w:rPr>
            </w:pPr>
            <w:r w:rsidRPr="00752848">
              <w:rPr>
                <w:rFonts w:ascii="Arial" w:eastAsia="맑은 고딕" w:hAnsi="Arial"/>
                <w:sz w:val="18"/>
              </w:rPr>
              <w:t xml:space="preserve">For example, using non-IMS </w:t>
            </w:r>
            <w:proofErr w:type="spellStart"/>
            <w:r w:rsidRPr="00752848">
              <w:rPr>
                <w:rFonts w:ascii="Arial" w:eastAsia="맑은 고딕" w:hAnsi="Arial"/>
                <w:sz w:val="18"/>
              </w:rPr>
              <w:t>WebRTC</w:t>
            </w:r>
            <w:proofErr w:type="spellEnd"/>
            <w:r w:rsidRPr="00752848">
              <w:rPr>
                <w:rFonts w:ascii="Arial" w:eastAsia="맑은 고딕" w:hAnsi="Arial"/>
                <w:sz w:val="18"/>
              </w:rPr>
              <w:t xml:space="preserve"> data channel and/or extending </w:t>
            </w:r>
            <w:proofErr w:type="spellStart"/>
            <w:r w:rsidRPr="00752848">
              <w:rPr>
                <w:rFonts w:ascii="Arial" w:eastAsia="맑은 고딕" w:hAnsi="Arial"/>
                <w:sz w:val="18"/>
              </w:rPr>
              <w:t>WebRTC</w:t>
            </w:r>
            <w:proofErr w:type="spellEnd"/>
            <w:r w:rsidRPr="00752848">
              <w:rPr>
                <w:rFonts w:ascii="Arial" w:eastAsia="맑은 고딕" w:hAnsi="Arial"/>
                <w:sz w:val="18"/>
              </w:rPr>
              <w:t xml:space="preserve"> audio/video for AR media such as immersive media communications. AR </w:t>
            </w:r>
            <w:proofErr w:type="spellStart"/>
            <w:r w:rsidRPr="00752848">
              <w:rPr>
                <w:rFonts w:ascii="Arial" w:eastAsia="맑은 고딕" w:hAnsi="Arial"/>
                <w:sz w:val="18"/>
              </w:rPr>
              <w:t>signaling</w:t>
            </w:r>
            <w:proofErr w:type="spellEnd"/>
            <w:r w:rsidRPr="00752848">
              <w:rPr>
                <w:rFonts w:ascii="Arial" w:eastAsia="맑은 고딕" w:hAnsi="Arial"/>
                <w:sz w:val="18"/>
              </w:rPr>
              <w:t xml:space="preserve"> aspects to be studied. </w:t>
            </w:r>
          </w:p>
        </w:tc>
      </w:tr>
      <w:tr w:rsidR="00752848" w:rsidRPr="00752848" w14:paraId="30CE09E7" w14:textId="77777777" w:rsidTr="003E026E">
        <w:trPr>
          <w:trHeight w:val="584"/>
        </w:trPr>
        <w:tc>
          <w:tcPr>
            <w:tcW w:w="1663" w:type="dxa"/>
            <w:shd w:val="clear" w:color="auto" w:fill="auto"/>
            <w:hideMark/>
          </w:tcPr>
          <w:p w14:paraId="58773556" w14:textId="77777777" w:rsidR="00752848" w:rsidRPr="00752848" w:rsidRDefault="00752848" w:rsidP="00752848">
            <w:pPr>
              <w:keepNext/>
              <w:keepLines/>
              <w:spacing w:after="0"/>
              <w:jc w:val="center"/>
              <w:rPr>
                <w:rFonts w:ascii="Arial" w:eastAsia="맑은 고딕" w:hAnsi="Arial" w:cs="Arial"/>
                <w:sz w:val="18"/>
              </w:rPr>
            </w:pPr>
            <w:r w:rsidRPr="00752848">
              <w:rPr>
                <w:rFonts w:ascii="Arial" w:eastAsia="맑은 고딕" w:hAnsi="Arial"/>
                <w:sz w:val="18"/>
              </w:rPr>
              <w:t>Connection establishment</w:t>
            </w:r>
          </w:p>
        </w:tc>
        <w:tc>
          <w:tcPr>
            <w:tcW w:w="2792" w:type="dxa"/>
            <w:shd w:val="clear" w:color="auto" w:fill="auto"/>
            <w:hideMark/>
          </w:tcPr>
          <w:p w14:paraId="70461B9A" w14:textId="77777777" w:rsidR="00752848" w:rsidRPr="00752848" w:rsidRDefault="00752848" w:rsidP="00752848">
            <w:pPr>
              <w:keepNext/>
              <w:keepLines/>
              <w:spacing w:after="0"/>
              <w:jc w:val="center"/>
              <w:rPr>
                <w:rFonts w:ascii="Arial" w:eastAsia="맑은 고딕" w:hAnsi="Arial" w:cs="Arial"/>
                <w:sz w:val="18"/>
              </w:rPr>
            </w:pPr>
            <w:r w:rsidRPr="00752848">
              <w:rPr>
                <w:rFonts w:ascii="Arial" w:eastAsia="맑은 고딕" w:hAnsi="Arial"/>
                <w:sz w:val="18"/>
                <w:lang w:val="en-US"/>
              </w:rPr>
              <w:t>Find and connect is solved through SIP and E.164 addressing in IMS</w:t>
            </w:r>
            <w:r w:rsidRPr="00752848">
              <w:rPr>
                <w:rFonts w:ascii="Arial" w:eastAsia="맑은 고딕" w:hAnsi="Arial"/>
                <w:sz w:val="18"/>
              </w:rPr>
              <w:t>.</w:t>
            </w:r>
          </w:p>
        </w:tc>
        <w:tc>
          <w:tcPr>
            <w:tcW w:w="3048" w:type="dxa"/>
            <w:shd w:val="clear" w:color="auto" w:fill="auto"/>
            <w:hideMark/>
          </w:tcPr>
          <w:p w14:paraId="4C9DCA59" w14:textId="77777777" w:rsidR="00752848" w:rsidRPr="00752848" w:rsidRDefault="00752848" w:rsidP="00752848">
            <w:pPr>
              <w:keepNext/>
              <w:keepLines/>
              <w:spacing w:after="0"/>
              <w:jc w:val="center"/>
              <w:rPr>
                <w:rFonts w:ascii="Arial" w:eastAsia="맑은 고딕" w:hAnsi="Arial"/>
                <w:sz w:val="18"/>
              </w:rPr>
            </w:pPr>
            <w:r w:rsidRPr="00752848">
              <w:rPr>
                <w:rFonts w:ascii="Arial" w:eastAsia="맑은 고딕" w:hAnsi="Arial"/>
                <w:sz w:val="18"/>
              </w:rPr>
              <w:t>Find-and-connect for the conversational, UE-to-UE, case is undefined.</w:t>
            </w:r>
          </w:p>
        </w:tc>
        <w:tc>
          <w:tcPr>
            <w:tcW w:w="2693" w:type="dxa"/>
            <w:shd w:val="clear" w:color="auto" w:fill="auto"/>
            <w:hideMark/>
          </w:tcPr>
          <w:p w14:paraId="5C688548" w14:textId="77777777" w:rsidR="00752848" w:rsidRPr="00752848" w:rsidRDefault="00752848" w:rsidP="00752848">
            <w:pPr>
              <w:keepNext/>
              <w:keepLines/>
              <w:spacing w:after="0"/>
              <w:jc w:val="center"/>
              <w:rPr>
                <w:rFonts w:ascii="Arial" w:eastAsia="맑은 고딕" w:hAnsi="Arial"/>
                <w:sz w:val="18"/>
              </w:rPr>
            </w:pPr>
            <w:proofErr w:type="spellStart"/>
            <w:r w:rsidRPr="00752848">
              <w:rPr>
                <w:rFonts w:ascii="Arial" w:eastAsia="맑은 고딕" w:hAnsi="Arial"/>
                <w:sz w:val="18"/>
              </w:rPr>
              <w:t>WebRTC</w:t>
            </w:r>
            <w:proofErr w:type="spellEnd"/>
            <w:r w:rsidRPr="00752848">
              <w:rPr>
                <w:rFonts w:ascii="Arial" w:eastAsia="맑은 고딕" w:hAnsi="Arial"/>
                <w:sz w:val="18"/>
              </w:rPr>
              <w:t xml:space="preserve"> implementations offer dedicated APIs for connection establishment in various contexts such as social media platforms. Browser applications are widely available.</w:t>
            </w:r>
          </w:p>
        </w:tc>
      </w:tr>
      <w:tr w:rsidR="00752848" w:rsidRPr="00752848" w14:paraId="77B7F3F9" w14:textId="77777777" w:rsidTr="003E026E">
        <w:trPr>
          <w:trHeight w:val="584"/>
        </w:trPr>
        <w:tc>
          <w:tcPr>
            <w:tcW w:w="1663" w:type="dxa"/>
            <w:shd w:val="clear" w:color="auto" w:fill="auto"/>
            <w:hideMark/>
          </w:tcPr>
          <w:p w14:paraId="6B5EA839" w14:textId="77777777" w:rsidR="00752848" w:rsidRPr="00752848" w:rsidRDefault="00752848" w:rsidP="00752848">
            <w:pPr>
              <w:keepNext/>
              <w:keepLines/>
              <w:spacing w:after="0"/>
              <w:jc w:val="center"/>
              <w:rPr>
                <w:rFonts w:ascii="Arial" w:eastAsia="맑은 고딕" w:hAnsi="Arial"/>
                <w:sz w:val="18"/>
              </w:rPr>
            </w:pPr>
            <w:r w:rsidRPr="00752848">
              <w:rPr>
                <w:rFonts w:ascii="Arial" w:eastAsia="맑은 고딕" w:hAnsi="Arial"/>
                <w:sz w:val="18"/>
              </w:rPr>
              <w:t>Performance</w:t>
            </w:r>
          </w:p>
        </w:tc>
        <w:tc>
          <w:tcPr>
            <w:tcW w:w="2792" w:type="dxa"/>
            <w:shd w:val="clear" w:color="auto" w:fill="auto"/>
            <w:hideMark/>
          </w:tcPr>
          <w:p w14:paraId="29689396" w14:textId="77777777" w:rsidR="00752848" w:rsidRPr="00752848" w:rsidRDefault="00752848" w:rsidP="00752848">
            <w:pPr>
              <w:keepNext/>
              <w:keepLines/>
              <w:spacing w:after="0"/>
              <w:jc w:val="center"/>
              <w:rPr>
                <w:rFonts w:ascii="Arial" w:eastAsia="맑은 고딕" w:hAnsi="Arial"/>
                <w:sz w:val="18"/>
              </w:rPr>
            </w:pPr>
            <w:r w:rsidRPr="00752848">
              <w:rPr>
                <w:rFonts w:ascii="Arial" w:eastAsia="맑은 고딕" w:hAnsi="Arial"/>
                <w:sz w:val="18"/>
              </w:rPr>
              <w:t xml:space="preserve">Technically possible, latency should in principle not be a problem to achieve, building on the existing </w:t>
            </w:r>
            <w:proofErr w:type="spellStart"/>
            <w:r w:rsidRPr="00752848">
              <w:rPr>
                <w:rFonts w:ascii="Arial" w:eastAsia="맑은 고딕" w:hAnsi="Arial"/>
                <w:sz w:val="18"/>
              </w:rPr>
              <w:t>QoS</w:t>
            </w:r>
            <w:proofErr w:type="spellEnd"/>
            <w:r w:rsidRPr="00752848">
              <w:rPr>
                <w:rFonts w:ascii="Arial" w:eastAsia="맑은 고딕" w:hAnsi="Arial"/>
                <w:sz w:val="18"/>
              </w:rPr>
              <w:t xml:space="preserve"> and policy framework in 5GC.</w:t>
            </w:r>
          </w:p>
        </w:tc>
        <w:tc>
          <w:tcPr>
            <w:tcW w:w="3048" w:type="dxa"/>
            <w:shd w:val="clear" w:color="auto" w:fill="auto"/>
            <w:hideMark/>
          </w:tcPr>
          <w:p w14:paraId="2BF2A527" w14:textId="77777777" w:rsidR="00752848" w:rsidRPr="00752848" w:rsidRDefault="00752848" w:rsidP="00752848">
            <w:pPr>
              <w:keepNext/>
              <w:keepLines/>
              <w:spacing w:after="0"/>
              <w:jc w:val="center"/>
              <w:rPr>
                <w:rFonts w:ascii="Arial" w:eastAsia="맑은 고딕" w:hAnsi="Arial"/>
                <w:sz w:val="18"/>
              </w:rPr>
            </w:pPr>
            <w:r w:rsidRPr="00752848">
              <w:rPr>
                <w:rFonts w:ascii="Arial" w:eastAsia="맑은 고딕" w:hAnsi="Arial"/>
                <w:sz w:val="18"/>
              </w:rPr>
              <w:t xml:space="preserve">Low latency and </w:t>
            </w:r>
            <w:proofErr w:type="spellStart"/>
            <w:r w:rsidRPr="00752848">
              <w:rPr>
                <w:rFonts w:ascii="Arial" w:eastAsia="맑은 고딕" w:hAnsi="Arial"/>
                <w:sz w:val="18"/>
              </w:rPr>
              <w:t>QoS</w:t>
            </w:r>
            <w:proofErr w:type="spellEnd"/>
            <w:r w:rsidRPr="00752848">
              <w:rPr>
                <w:rFonts w:ascii="Arial" w:eastAsia="맑은 고딕" w:hAnsi="Arial"/>
                <w:sz w:val="18"/>
              </w:rPr>
              <w:t xml:space="preserve"> DASH support in 5GMS to be studied.</w:t>
            </w:r>
          </w:p>
        </w:tc>
        <w:tc>
          <w:tcPr>
            <w:tcW w:w="2693" w:type="dxa"/>
            <w:shd w:val="clear" w:color="auto" w:fill="auto"/>
            <w:hideMark/>
          </w:tcPr>
          <w:p w14:paraId="16B6A3D6" w14:textId="77777777" w:rsidR="00752848" w:rsidRPr="00752848" w:rsidRDefault="00752848" w:rsidP="00752848">
            <w:pPr>
              <w:keepNext/>
              <w:keepLines/>
              <w:spacing w:after="0"/>
              <w:jc w:val="center"/>
              <w:rPr>
                <w:rFonts w:ascii="Arial" w:eastAsia="맑은 고딕" w:hAnsi="Arial"/>
                <w:sz w:val="18"/>
              </w:rPr>
            </w:pPr>
            <w:proofErr w:type="spellStart"/>
            <w:r w:rsidRPr="00752848">
              <w:rPr>
                <w:rFonts w:ascii="Arial" w:eastAsia="맑은 고딕" w:hAnsi="Arial"/>
                <w:sz w:val="18"/>
              </w:rPr>
              <w:t>WebRTC</w:t>
            </w:r>
            <w:proofErr w:type="spellEnd"/>
            <w:r w:rsidRPr="00752848">
              <w:rPr>
                <w:rFonts w:ascii="Arial" w:eastAsia="맑은 고딕" w:hAnsi="Arial"/>
                <w:sz w:val="18"/>
              </w:rPr>
              <w:t xml:space="preserve"> is designed with low latency in mind but has no defined relation to </w:t>
            </w:r>
            <w:proofErr w:type="spellStart"/>
            <w:r w:rsidRPr="00752848">
              <w:rPr>
                <w:rFonts w:ascii="Arial" w:eastAsia="맑은 고딕" w:hAnsi="Arial"/>
                <w:sz w:val="18"/>
              </w:rPr>
              <w:t>QoS</w:t>
            </w:r>
            <w:proofErr w:type="spellEnd"/>
            <w:r w:rsidRPr="00752848">
              <w:rPr>
                <w:rFonts w:ascii="Arial" w:eastAsia="맑은 고딕" w:hAnsi="Arial"/>
                <w:sz w:val="18"/>
              </w:rPr>
              <w:t xml:space="preserve"> and policy framework in 5GC and use of that need to be studied. </w:t>
            </w:r>
          </w:p>
        </w:tc>
      </w:tr>
      <w:tr w:rsidR="00752848" w:rsidRPr="00752848" w14:paraId="5A08D524" w14:textId="77777777" w:rsidTr="003E026E">
        <w:trPr>
          <w:trHeight w:val="584"/>
        </w:trPr>
        <w:tc>
          <w:tcPr>
            <w:tcW w:w="1663" w:type="dxa"/>
            <w:shd w:val="clear" w:color="auto" w:fill="auto"/>
            <w:hideMark/>
          </w:tcPr>
          <w:p w14:paraId="6717903D" w14:textId="77777777" w:rsidR="00752848" w:rsidRPr="00752848" w:rsidRDefault="00752848" w:rsidP="00752848">
            <w:pPr>
              <w:keepNext/>
              <w:keepLines/>
              <w:spacing w:after="0"/>
              <w:jc w:val="center"/>
              <w:rPr>
                <w:rFonts w:ascii="Arial" w:eastAsia="맑은 고딕" w:hAnsi="Arial"/>
                <w:sz w:val="18"/>
              </w:rPr>
            </w:pPr>
            <w:r w:rsidRPr="00752848">
              <w:rPr>
                <w:rFonts w:ascii="Arial" w:eastAsia="맑은 고딕" w:hAnsi="Arial"/>
                <w:sz w:val="18"/>
              </w:rPr>
              <w:t>Deployments</w:t>
            </w:r>
          </w:p>
        </w:tc>
        <w:tc>
          <w:tcPr>
            <w:tcW w:w="2792" w:type="dxa"/>
            <w:shd w:val="clear" w:color="auto" w:fill="auto"/>
            <w:hideMark/>
          </w:tcPr>
          <w:p w14:paraId="0E056CDF" w14:textId="77777777" w:rsidR="00752848" w:rsidRPr="00752848" w:rsidRDefault="00752848" w:rsidP="00752848">
            <w:pPr>
              <w:keepNext/>
              <w:keepLines/>
              <w:spacing w:after="0"/>
              <w:jc w:val="center"/>
              <w:rPr>
                <w:rFonts w:ascii="Arial" w:eastAsia="맑은 고딕" w:hAnsi="Arial"/>
                <w:sz w:val="18"/>
              </w:rPr>
            </w:pPr>
            <w:r w:rsidRPr="00752848">
              <w:rPr>
                <w:rFonts w:ascii="Arial" w:eastAsia="맑은 고딕" w:hAnsi="Arial"/>
                <w:sz w:val="18"/>
              </w:rPr>
              <w:t>Cross-operator interconnect aspects are included. Edge processing functions to be studied.</w:t>
            </w:r>
          </w:p>
        </w:tc>
        <w:tc>
          <w:tcPr>
            <w:tcW w:w="3048" w:type="dxa"/>
            <w:shd w:val="clear" w:color="auto" w:fill="auto"/>
            <w:hideMark/>
          </w:tcPr>
          <w:p w14:paraId="012E7265" w14:textId="77777777" w:rsidR="00752848" w:rsidRPr="00752848" w:rsidRDefault="00752848" w:rsidP="00752848">
            <w:pPr>
              <w:keepNext/>
              <w:keepLines/>
              <w:spacing w:after="0"/>
              <w:jc w:val="center"/>
              <w:rPr>
                <w:rFonts w:ascii="Arial" w:eastAsia="맑은 고딕" w:hAnsi="Arial"/>
                <w:sz w:val="18"/>
              </w:rPr>
            </w:pPr>
            <w:r w:rsidRPr="00752848">
              <w:rPr>
                <w:rFonts w:ascii="Arial" w:eastAsia="맑은 고딕" w:hAnsi="Arial"/>
                <w:sz w:val="18"/>
              </w:rPr>
              <w:t>Cross-operator interconnect aspects are currently ignored. Edge processing functions to be studied (e.g. EMSA).</w:t>
            </w:r>
          </w:p>
        </w:tc>
        <w:tc>
          <w:tcPr>
            <w:tcW w:w="2693" w:type="dxa"/>
            <w:shd w:val="clear" w:color="auto" w:fill="auto"/>
            <w:hideMark/>
          </w:tcPr>
          <w:p w14:paraId="6DE735D3" w14:textId="77777777" w:rsidR="00752848" w:rsidRPr="00752848" w:rsidRDefault="00752848" w:rsidP="00752848">
            <w:pPr>
              <w:keepNext/>
              <w:keepLines/>
              <w:spacing w:after="0"/>
              <w:jc w:val="center"/>
              <w:rPr>
                <w:rFonts w:ascii="Arial" w:eastAsia="맑은 고딕" w:hAnsi="Arial"/>
                <w:sz w:val="18"/>
              </w:rPr>
            </w:pPr>
            <w:r w:rsidRPr="00752848">
              <w:rPr>
                <w:rFonts w:ascii="Arial" w:eastAsia="맑은 고딕" w:hAnsi="Arial"/>
                <w:sz w:val="18"/>
              </w:rPr>
              <w:t xml:space="preserve">Cross-operator interconnect aspects are currently not applicable since </w:t>
            </w:r>
            <w:proofErr w:type="spellStart"/>
            <w:r w:rsidRPr="00752848">
              <w:rPr>
                <w:rFonts w:ascii="Arial" w:eastAsia="맑은 고딕" w:hAnsi="Arial"/>
                <w:sz w:val="18"/>
              </w:rPr>
              <w:t>WebRTC</w:t>
            </w:r>
            <w:proofErr w:type="spellEnd"/>
            <w:r w:rsidRPr="00752848">
              <w:rPr>
                <w:rFonts w:ascii="Arial" w:eastAsia="맑은 고딕" w:hAnsi="Arial"/>
                <w:sz w:val="18"/>
              </w:rPr>
              <w:t xml:space="preserve"> is used OTT today, but will become relevant and need study, especially if used with </w:t>
            </w:r>
            <w:proofErr w:type="spellStart"/>
            <w:r w:rsidRPr="00752848">
              <w:rPr>
                <w:rFonts w:ascii="Arial" w:eastAsia="맑은 고딕" w:hAnsi="Arial"/>
                <w:sz w:val="18"/>
              </w:rPr>
              <w:t>QoS</w:t>
            </w:r>
            <w:proofErr w:type="spellEnd"/>
            <w:r w:rsidRPr="00752848">
              <w:rPr>
                <w:rFonts w:ascii="Arial" w:eastAsia="맑은 고딕" w:hAnsi="Arial"/>
                <w:sz w:val="18"/>
              </w:rPr>
              <w:t>. Edge processing functions to be studied.</w:t>
            </w:r>
          </w:p>
        </w:tc>
      </w:tr>
      <w:tr w:rsidR="00752848" w:rsidRPr="00752848" w14:paraId="4A46BE36" w14:textId="77777777" w:rsidTr="003E026E">
        <w:trPr>
          <w:trHeight w:val="584"/>
        </w:trPr>
        <w:tc>
          <w:tcPr>
            <w:tcW w:w="1663" w:type="dxa"/>
            <w:shd w:val="clear" w:color="auto" w:fill="auto"/>
          </w:tcPr>
          <w:p w14:paraId="1FE5A444" w14:textId="77777777" w:rsidR="00752848" w:rsidRPr="00752848" w:rsidRDefault="00752848" w:rsidP="00752848">
            <w:pPr>
              <w:keepNext/>
              <w:keepLines/>
              <w:spacing w:after="0"/>
              <w:jc w:val="center"/>
              <w:rPr>
                <w:rFonts w:ascii="Arial" w:eastAsia="맑은 고딕" w:hAnsi="Arial"/>
                <w:sz w:val="18"/>
              </w:rPr>
            </w:pPr>
            <w:r w:rsidRPr="00752848">
              <w:rPr>
                <w:rFonts w:ascii="Arial" w:eastAsia="맑은 고딕" w:hAnsi="Arial"/>
                <w:sz w:val="18"/>
              </w:rPr>
              <w:t>Legal Intercept</w:t>
            </w:r>
          </w:p>
          <w:p w14:paraId="47DB848B" w14:textId="77777777" w:rsidR="00752848" w:rsidRPr="00752848" w:rsidRDefault="00752848" w:rsidP="00752848">
            <w:pPr>
              <w:keepNext/>
              <w:keepLines/>
              <w:spacing w:after="0"/>
              <w:jc w:val="center"/>
              <w:rPr>
                <w:rFonts w:ascii="Arial" w:eastAsia="맑은 고딕" w:hAnsi="Arial"/>
                <w:sz w:val="18"/>
              </w:rPr>
            </w:pPr>
            <w:r w:rsidRPr="00752848">
              <w:rPr>
                <w:rFonts w:ascii="Arial" w:eastAsia="맑은 고딕" w:hAnsi="Arial"/>
                <w:sz w:val="18"/>
              </w:rPr>
              <w:t>(only in scope of SA3, not SA4)</w:t>
            </w:r>
          </w:p>
        </w:tc>
        <w:tc>
          <w:tcPr>
            <w:tcW w:w="2792" w:type="dxa"/>
            <w:shd w:val="clear" w:color="auto" w:fill="auto"/>
          </w:tcPr>
          <w:p w14:paraId="4B78990B" w14:textId="77777777" w:rsidR="00752848" w:rsidRPr="00752848" w:rsidRDefault="00752848" w:rsidP="00752848">
            <w:pPr>
              <w:keepNext/>
              <w:keepLines/>
              <w:spacing w:after="0"/>
              <w:jc w:val="center"/>
              <w:rPr>
                <w:rFonts w:ascii="Arial" w:eastAsia="맑은 고딕" w:hAnsi="Arial"/>
                <w:sz w:val="18"/>
              </w:rPr>
            </w:pPr>
            <w:r w:rsidRPr="00752848">
              <w:rPr>
                <w:rFonts w:ascii="Arial" w:eastAsia="맑은 고딕" w:hAnsi="Arial"/>
                <w:sz w:val="18"/>
              </w:rPr>
              <w:t>LI framework exist. Possible extensions to cover new AR media formats to be studied in SA3.</w:t>
            </w:r>
          </w:p>
        </w:tc>
        <w:tc>
          <w:tcPr>
            <w:tcW w:w="3048" w:type="dxa"/>
            <w:shd w:val="clear" w:color="auto" w:fill="auto"/>
          </w:tcPr>
          <w:p w14:paraId="6C941EF3" w14:textId="77777777" w:rsidR="00752848" w:rsidRPr="00752848" w:rsidRDefault="00752848" w:rsidP="00752848">
            <w:pPr>
              <w:keepNext/>
              <w:keepLines/>
              <w:spacing w:after="0"/>
              <w:jc w:val="center"/>
              <w:rPr>
                <w:rFonts w:ascii="Arial" w:eastAsia="맑은 고딕" w:hAnsi="Arial"/>
                <w:sz w:val="18"/>
              </w:rPr>
            </w:pPr>
            <w:r w:rsidRPr="00752848">
              <w:rPr>
                <w:rFonts w:ascii="Arial" w:eastAsia="맑은 고딕" w:hAnsi="Arial"/>
                <w:sz w:val="18"/>
              </w:rPr>
              <w:t>Not in scope since it is not a telephony service.</w:t>
            </w:r>
          </w:p>
        </w:tc>
        <w:tc>
          <w:tcPr>
            <w:tcW w:w="2693" w:type="dxa"/>
            <w:shd w:val="clear" w:color="auto" w:fill="auto"/>
          </w:tcPr>
          <w:p w14:paraId="097435F5" w14:textId="77777777" w:rsidR="00752848" w:rsidRPr="00752848" w:rsidRDefault="00752848" w:rsidP="00752848">
            <w:pPr>
              <w:keepNext/>
              <w:keepLines/>
              <w:spacing w:after="0"/>
              <w:jc w:val="center"/>
              <w:rPr>
                <w:rFonts w:ascii="Arial" w:eastAsia="맑은 고딕" w:hAnsi="Arial"/>
                <w:sz w:val="18"/>
              </w:rPr>
            </w:pPr>
            <w:r w:rsidRPr="00752848">
              <w:rPr>
                <w:rFonts w:ascii="Arial" w:eastAsia="맑은 고딕" w:hAnsi="Arial"/>
                <w:sz w:val="18"/>
              </w:rPr>
              <w:t>Not in scope if only OTT.</w:t>
            </w:r>
          </w:p>
        </w:tc>
      </w:tr>
    </w:tbl>
    <w:p w14:paraId="16FBFF07" w14:textId="77777777" w:rsidR="00752848" w:rsidRPr="00752848" w:rsidRDefault="00752848" w:rsidP="00752848">
      <w:pPr>
        <w:keepLines/>
        <w:ind w:left="1135" w:hanging="851"/>
        <w:rPr>
          <w:rFonts w:eastAsia="맑은 고딕"/>
          <w:lang w:val="en-US"/>
        </w:rPr>
      </w:pPr>
      <w:r w:rsidRPr="00752848">
        <w:rPr>
          <w:rFonts w:eastAsia="맑은 고딕"/>
        </w:rPr>
        <w:t>NOTE:</w:t>
      </w:r>
      <w:r w:rsidRPr="00752848">
        <w:rPr>
          <w:rFonts w:eastAsia="맑은 고딕"/>
          <w:lang w:val="en-US"/>
        </w:rPr>
        <w:tab/>
        <w:t xml:space="preserve">There is no support of </w:t>
      </w:r>
      <w:proofErr w:type="spellStart"/>
      <w:r w:rsidRPr="00752848">
        <w:rPr>
          <w:rFonts w:eastAsia="맑은 고딕"/>
          <w:lang w:val="en-US"/>
        </w:rPr>
        <w:t>WebRTC</w:t>
      </w:r>
      <w:proofErr w:type="spellEnd"/>
      <w:r w:rsidRPr="00752848">
        <w:rPr>
          <w:rFonts w:eastAsia="맑은 고딕"/>
          <w:lang w:val="en-US"/>
        </w:rPr>
        <w:t xml:space="preserve"> media stack in 3GPP today, except for the </w:t>
      </w:r>
      <w:proofErr w:type="spellStart"/>
      <w:r w:rsidRPr="00752848">
        <w:rPr>
          <w:rFonts w:eastAsia="맑은 고딕"/>
          <w:lang w:val="en-US"/>
        </w:rPr>
        <w:t>WebRTC</w:t>
      </w:r>
      <w:proofErr w:type="spellEnd"/>
      <w:r w:rsidRPr="00752848">
        <w:rPr>
          <w:rFonts w:eastAsia="맑은 고딕"/>
          <w:lang w:val="en-US"/>
        </w:rPr>
        <w:t xml:space="preserve"> data channel stack in MTSI. </w:t>
      </w:r>
      <w:proofErr w:type="spellStart"/>
      <w:r w:rsidRPr="00752848">
        <w:rPr>
          <w:rFonts w:eastAsia="맑은 고딕"/>
          <w:lang w:val="en-US"/>
        </w:rPr>
        <w:t>WebRTC</w:t>
      </w:r>
      <w:proofErr w:type="spellEnd"/>
      <w:r w:rsidRPr="00752848">
        <w:rPr>
          <w:rFonts w:eastAsia="맑은 고딕"/>
          <w:lang w:val="en-US"/>
        </w:rPr>
        <w:t xml:space="preserve"> access to IMS was studied in TR 23.701 and TR 23.706, and OTT </w:t>
      </w:r>
      <w:proofErr w:type="spellStart"/>
      <w:r w:rsidRPr="00752848">
        <w:rPr>
          <w:rFonts w:eastAsia="맑은 고딕"/>
          <w:lang w:val="en-US"/>
        </w:rPr>
        <w:t>WebRTC</w:t>
      </w:r>
      <w:proofErr w:type="spellEnd"/>
      <w:r w:rsidRPr="00752848">
        <w:rPr>
          <w:rFonts w:eastAsia="맑은 고딕"/>
          <w:lang w:val="en-US"/>
        </w:rPr>
        <w:t xml:space="preserve"> client access to 3GPP core network through a gateway is specified in TS 24.371.  </w:t>
      </w:r>
    </w:p>
    <w:p w14:paraId="5C73681D" w14:textId="77777777" w:rsidR="00752848" w:rsidRPr="00752848" w:rsidRDefault="00752848" w:rsidP="00752848">
      <w:pPr>
        <w:keepLines/>
        <w:ind w:left="1135" w:hanging="851"/>
        <w:rPr>
          <w:rFonts w:eastAsia="맑은 고딕"/>
          <w:color w:val="FF0000"/>
        </w:rPr>
      </w:pPr>
      <w:r w:rsidRPr="00752848">
        <w:rPr>
          <w:rFonts w:eastAsia="맑은 고딕"/>
          <w:color w:val="FF0000"/>
        </w:rPr>
        <w:lastRenderedPageBreak/>
        <w:t xml:space="preserve">Editor’s note: It is FFS whether the study of the other architecture is limited to OTT, where the subsequent scope would be to deal with interworking through a gateway, or a completely new thing with more native </w:t>
      </w:r>
      <w:proofErr w:type="spellStart"/>
      <w:r w:rsidRPr="00752848">
        <w:rPr>
          <w:rFonts w:eastAsia="맑은 고딕"/>
          <w:color w:val="FF0000"/>
        </w:rPr>
        <w:t>WebRTC</w:t>
      </w:r>
      <w:proofErr w:type="spellEnd"/>
      <w:r w:rsidRPr="00752848">
        <w:rPr>
          <w:rFonts w:eastAsia="맑은 고딕"/>
          <w:color w:val="FF0000"/>
        </w:rPr>
        <w:t xml:space="preserve"> support.</w:t>
      </w:r>
    </w:p>
    <w:p w14:paraId="77BCCF5C" w14:textId="5BA7185A" w:rsidR="00752848" w:rsidRDefault="00752848" w:rsidP="00752848">
      <w:pPr>
        <w:keepNext/>
        <w:keepLines/>
        <w:spacing w:before="120"/>
        <w:ind w:left="1134" w:hanging="1134"/>
        <w:outlineLvl w:val="2"/>
        <w:rPr>
          <w:ins w:id="2" w:author="Hyun-Koo Yang (Samsung)" w:date="2021-06-16T11:40:00Z"/>
          <w:rFonts w:ascii="Arial" w:eastAsia="맑은 고딕" w:hAnsi="Arial"/>
          <w:sz w:val="28"/>
          <w:lang w:val="en-US" w:eastAsia="ko-KR"/>
        </w:rPr>
      </w:pPr>
      <w:ins w:id="3" w:author="Hyun-Koo Yang (Samsung)" w:date="2021-06-16T11:40:00Z">
        <w:r w:rsidRPr="00752848">
          <w:rPr>
            <w:rFonts w:ascii="Arial" w:eastAsia="맑은 고딕" w:hAnsi="Arial"/>
            <w:sz w:val="28"/>
            <w:lang w:val="en-US" w:eastAsia="ko-KR"/>
          </w:rPr>
          <w:t>6.5.2</w:t>
        </w:r>
        <w:r w:rsidRPr="00752848">
          <w:rPr>
            <w:rFonts w:ascii="Arial" w:eastAsia="맑은 고딕" w:hAnsi="Arial"/>
            <w:sz w:val="28"/>
            <w:lang w:val="en-US" w:eastAsia="ko-KR"/>
          </w:rPr>
          <w:tab/>
        </w:r>
        <w:r>
          <w:rPr>
            <w:rFonts w:ascii="Arial" w:eastAsia="맑은 고딕" w:hAnsi="Arial"/>
            <w:sz w:val="28"/>
            <w:lang w:val="en-US" w:eastAsia="ko-KR"/>
          </w:rPr>
          <w:t>Relevant use cases</w:t>
        </w:r>
      </w:ins>
    </w:p>
    <w:p w14:paraId="526DFFB1" w14:textId="4AD71576" w:rsidR="00752848" w:rsidRDefault="00752848" w:rsidP="00752848">
      <w:pPr>
        <w:keepNext/>
        <w:keepLines/>
        <w:spacing w:before="120"/>
        <w:ind w:left="1134" w:hanging="1134"/>
        <w:outlineLvl w:val="2"/>
        <w:rPr>
          <w:ins w:id="4" w:author="Hyun-Koo Yang (Samsung)" w:date="2021-06-16T16:50:00Z"/>
          <w:rFonts w:ascii="Arial" w:eastAsia="맑은 고딕" w:hAnsi="Arial"/>
          <w:sz w:val="28"/>
          <w:lang w:val="en-US" w:eastAsia="ko-KR"/>
        </w:rPr>
      </w:pPr>
      <w:r w:rsidRPr="00752848">
        <w:rPr>
          <w:rFonts w:ascii="Arial" w:eastAsia="맑은 고딕" w:hAnsi="Arial"/>
          <w:sz w:val="28"/>
          <w:lang w:val="en-US" w:eastAsia="ko-KR"/>
        </w:rPr>
        <w:t>6.5.</w:t>
      </w:r>
      <w:ins w:id="5" w:author="Hyun-Koo Yang (Samsung)" w:date="2021-06-16T11:40:00Z">
        <w:r>
          <w:rPr>
            <w:rFonts w:ascii="Arial" w:eastAsia="맑은 고딕" w:hAnsi="Arial"/>
            <w:sz w:val="28"/>
            <w:lang w:val="en-US" w:eastAsia="ko-KR"/>
          </w:rPr>
          <w:t>3</w:t>
        </w:r>
      </w:ins>
      <w:del w:id="6" w:author="Hyun-Koo Yang (Samsung)" w:date="2021-06-16T11:40:00Z">
        <w:r w:rsidRPr="00752848" w:rsidDel="00752848">
          <w:rPr>
            <w:rFonts w:ascii="Arial" w:eastAsia="맑은 고딕" w:hAnsi="Arial"/>
            <w:sz w:val="28"/>
            <w:lang w:val="en-US" w:eastAsia="ko-KR"/>
          </w:rPr>
          <w:delText>2</w:delText>
        </w:r>
      </w:del>
      <w:r w:rsidRPr="00752848">
        <w:rPr>
          <w:rFonts w:ascii="Arial" w:eastAsia="맑은 고딕" w:hAnsi="Arial"/>
          <w:sz w:val="28"/>
          <w:lang w:val="en-US" w:eastAsia="ko-KR"/>
        </w:rPr>
        <w:tab/>
        <w:t>Architecture</w:t>
      </w:r>
      <w:ins w:id="7" w:author="Hyun-Koo Yang (Samsung)" w:date="2021-06-16T16:51:00Z">
        <w:r w:rsidR="00DB1A32">
          <w:rPr>
            <w:rFonts w:ascii="Arial" w:eastAsia="맑은 고딕" w:hAnsi="Arial"/>
            <w:sz w:val="28"/>
            <w:lang w:val="en-US" w:eastAsia="ko-KR"/>
          </w:rPr>
          <w:t>s</w:t>
        </w:r>
      </w:ins>
      <w:del w:id="8" w:author="Hyun-Koo Yang (Samsung)" w:date="2021-06-16T16:51:00Z">
        <w:r w:rsidRPr="00752848" w:rsidDel="00DB1A32">
          <w:rPr>
            <w:rFonts w:ascii="Arial" w:eastAsia="맑은 고딕" w:hAnsi="Arial"/>
            <w:sz w:val="28"/>
            <w:lang w:val="en-US" w:eastAsia="ko-KR"/>
          </w:rPr>
          <w:delText xml:space="preserve"> mapping to AR conferencing use-case (STAR UE)</w:delText>
        </w:r>
      </w:del>
    </w:p>
    <w:p w14:paraId="1F5B3C93" w14:textId="56A78C1F" w:rsidR="00DB1A32" w:rsidRPr="00752848" w:rsidRDefault="00DB1A32" w:rsidP="00DB1A32">
      <w:pPr>
        <w:keepNext/>
        <w:keepLines/>
        <w:spacing w:before="120"/>
        <w:ind w:left="1418" w:hanging="1418"/>
        <w:outlineLvl w:val="3"/>
        <w:rPr>
          <w:rFonts w:ascii="Arial" w:eastAsia="맑은 고딕" w:hAnsi="Arial"/>
          <w:sz w:val="28"/>
          <w:lang w:val="en-US" w:eastAsia="ko-KR"/>
        </w:rPr>
      </w:pPr>
      <w:ins w:id="9" w:author="Hyun-Koo Yang (Samsung)" w:date="2021-06-16T16:50:00Z">
        <w:r w:rsidRPr="00DB1A32">
          <w:rPr>
            <w:rFonts w:ascii="Arial" w:eastAsia="맑은 고딕" w:hAnsi="Arial" w:hint="eastAsia"/>
            <w:sz w:val="24"/>
            <w:lang w:eastAsia="ko-KR"/>
          </w:rPr>
          <w:t>6</w:t>
        </w:r>
        <w:r w:rsidRPr="00DB1A32">
          <w:rPr>
            <w:rFonts w:ascii="Arial" w:eastAsia="맑은 고딕" w:hAnsi="Arial"/>
            <w:sz w:val="24"/>
            <w:lang w:eastAsia="ko-KR"/>
          </w:rPr>
          <w:t>.</w:t>
        </w:r>
      </w:ins>
      <w:ins w:id="10" w:author="Hyun-Koo Yang (Samsung)" w:date="2021-06-16T16:51:00Z">
        <w:r>
          <w:rPr>
            <w:rFonts w:ascii="Arial" w:eastAsia="맑은 고딕" w:hAnsi="Arial"/>
            <w:sz w:val="24"/>
            <w:lang w:eastAsia="ko-KR"/>
          </w:rPr>
          <w:t>5</w:t>
        </w:r>
      </w:ins>
      <w:ins w:id="11" w:author="Hyun-Koo Yang (Samsung)" w:date="2021-06-16T16:50:00Z">
        <w:r w:rsidRPr="00DB1A32">
          <w:rPr>
            <w:rFonts w:ascii="Arial" w:eastAsia="맑은 고딕" w:hAnsi="Arial"/>
            <w:sz w:val="24"/>
            <w:lang w:eastAsia="ko-KR"/>
          </w:rPr>
          <w:t>.</w:t>
        </w:r>
      </w:ins>
      <w:ins w:id="12" w:author="Hyun-Koo Yang (Samsung)" w:date="2021-06-16T16:51:00Z">
        <w:r>
          <w:rPr>
            <w:rFonts w:ascii="Arial" w:eastAsia="맑은 고딕" w:hAnsi="Arial"/>
            <w:sz w:val="24"/>
            <w:lang w:eastAsia="ko-KR"/>
          </w:rPr>
          <w:t>3</w:t>
        </w:r>
      </w:ins>
      <w:ins w:id="13" w:author="Hyun-Koo Yang (Samsung)" w:date="2021-06-16T16:50:00Z">
        <w:r w:rsidRPr="00DB1A32">
          <w:rPr>
            <w:rFonts w:ascii="Arial" w:eastAsia="맑은 고딕" w:hAnsi="Arial"/>
            <w:sz w:val="24"/>
            <w:lang w:eastAsia="ko-KR"/>
          </w:rPr>
          <w:t>.1</w:t>
        </w:r>
        <w:r w:rsidRPr="00DB1A32">
          <w:rPr>
            <w:rFonts w:ascii="Arial" w:eastAsia="맑은 고딕" w:hAnsi="Arial"/>
            <w:sz w:val="24"/>
            <w:lang w:eastAsia="ko-KR"/>
          </w:rPr>
          <w:tab/>
        </w:r>
      </w:ins>
      <w:ins w:id="14" w:author="Hyun-Koo Yang (Samsung)" w:date="2021-06-16T16:51:00Z">
        <w:r w:rsidRPr="00DB1A32">
          <w:rPr>
            <w:rFonts w:ascii="Arial" w:eastAsia="맑은 고딕" w:hAnsi="Arial"/>
            <w:sz w:val="24"/>
            <w:lang w:eastAsia="ko-KR"/>
          </w:rPr>
          <w:t>Architecture mapping to AR conferencing use-case (STAR UE)</w:t>
        </w:r>
      </w:ins>
    </w:p>
    <w:p w14:paraId="60F71D5D" w14:textId="15E64333" w:rsidR="00752848" w:rsidRPr="00752848" w:rsidRDefault="00752848" w:rsidP="00752848">
      <w:pPr>
        <w:rPr>
          <w:rFonts w:eastAsia="맑은 고딕"/>
        </w:rPr>
      </w:pPr>
      <w:r w:rsidRPr="00752848">
        <w:rPr>
          <w:rFonts w:eastAsia="맑은 고딕"/>
        </w:rPr>
        <w:t>To describe the functional architecture for AR conversational use-cases such as clause Annex A.4 and identify the content delivery protocols and performance indicators an end-to-end architecture is proposed. The end-to-end workflow for AR conferencing (one direction) is shown in Figure 6.5.</w:t>
      </w:r>
      <w:ins w:id="15" w:author="Hyun-Koo Yang (Samsung)" w:date="2021-06-16T22:19:00Z">
        <w:r w:rsidR="009E6086">
          <w:rPr>
            <w:rFonts w:eastAsia="맑은 고딕"/>
          </w:rPr>
          <w:t>3</w:t>
        </w:r>
      </w:ins>
      <w:del w:id="16" w:author="Hyun-Koo Yang (Samsung)" w:date="2021-06-16T22:19:00Z">
        <w:r w:rsidRPr="00752848" w:rsidDel="009E6086">
          <w:rPr>
            <w:rFonts w:eastAsia="맑은 고딕"/>
          </w:rPr>
          <w:delText>2</w:delText>
        </w:r>
      </w:del>
      <w:r w:rsidRPr="00752848">
        <w:rPr>
          <w:rFonts w:eastAsia="맑은 고딕"/>
        </w:rPr>
        <w:t>-1</w:t>
      </w:r>
      <w:r w:rsidRPr="00752848">
        <w:rPr>
          <w:rFonts w:eastAsia="맑은 고딕"/>
          <w:lang w:val="en-US"/>
        </w:rPr>
        <w:t>.</w:t>
      </w:r>
      <w:r w:rsidRPr="00752848">
        <w:rPr>
          <w:rFonts w:eastAsia="맑은 고딕"/>
        </w:rPr>
        <w:t xml:space="preserve"> </w:t>
      </w:r>
      <w:r w:rsidRPr="00752848">
        <w:rPr>
          <w:rFonts w:eastAsia="맑은 고딕"/>
          <w:lang w:val="en-US"/>
        </w:rPr>
        <w:t>C</w:t>
      </w:r>
      <w:proofErr w:type="spellStart"/>
      <w:r w:rsidRPr="00752848">
        <w:rPr>
          <w:rFonts w:eastAsia="맑은 고딕"/>
        </w:rPr>
        <w:t>amera</w:t>
      </w:r>
      <w:proofErr w:type="spellEnd"/>
      <w:r w:rsidRPr="00752848">
        <w:rPr>
          <w:rFonts w:eastAsia="맑은 고딕"/>
        </w:rPr>
        <w:t xml:space="preserve"> is capturing the participant in an AR conferencing scenario. The camera is connected to a UE (e.g. laptop) via a data network (wired/wireless). Live camera feed, sensors and audio signals are provided to a UE/Edge node (or split) which processes, encodes, and transmits immersive media content to the 5G system for distribution. The immersive media processing function can include pre-processing of the captured 3D video, format conversion, and any other processing needed before compression. Immersive media content includes 3D representation, such as in form of meshes or point clouds, of participants in an AR conferencing scenario.  After processing and encoding, the compressed 3D video and audio streams are transmitted over the 5G system. A 5G STAR UE decodes, processes and renders the 3D video and audio stream</w:t>
      </w:r>
      <w:bookmarkStart w:id="17" w:name="_GoBack"/>
      <w:bookmarkEnd w:id="17"/>
      <w:r w:rsidRPr="00752848">
        <w:rPr>
          <w:rFonts w:eastAsia="맑은 고딕"/>
        </w:rPr>
        <w:t xml:space="preserve">. </w:t>
      </w:r>
    </w:p>
    <w:p w14:paraId="032E607D" w14:textId="77777777" w:rsidR="00752848" w:rsidRPr="00752848" w:rsidRDefault="00752848" w:rsidP="00752848">
      <w:pPr>
        <w:rPr>
          <w:rFonts w:eastAsia="맑은 고딕"/>
          <w:lang w:val="en-US" w:eastAsia="ko-KR"/>
        </w:rPr>
      </w:pPr>
      <w:r w:rsidRPr="00752848">
        <w:rPr>
          <w:rFonts w:eastAsia="맑은 고딕"/>
        </w:rPr>
        <w:t>The use-case be extended to bi-directional by adding a 3D camera on the receiver side and AR glasses on the sender side and applying a similar workflow.</w:t>
      </w:r>
    </w:p>
    <w:p w14:paraId="25385DE0" w14:textId="26213B42" w:rsidR="00752848" w:rsidRDefault="00752848" w:rsidP="00752848">
      <w:pPr>
        <w:keepLines/>
        <w:spacing w:after="240"/>
        <w:jc w:val="center"/>
        <w:rPr>
          <w:ins w:id="18" w:author="Hyun-Koo Yang (Samsung)" w:date="2021-06-16T16:51:00Z"/>
          <w:rFonts w:ascii="Arial" w:eastAsia="맑은 고딕" w:hAnsi="Arial"/>
          <w:b/>
          <w:lang w:eastAsia="ko-KR"/>
        </w:rPr>
      </w:pPr>
      <w:r w:rsidRPr="00752848">
        <w:rPr>
          <w:rFonts w:ascii="Arial" w:eastAsia="맑은 고딕" w:hAnsi="Arial"/>
          <w:b/>
        </w:rPr>
        <w:object w:dxaOrig="19410" w:dyaOrig="4680" w14:anchorId="5C1F9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117pt" o:ole="">
            <v:imagedata r:id="rId13" o:title=""/>
          </v:shape>
          <o:OLEObject Type="Embed" ProgID="Visio.Drawing.15" ShapeID="_x0000_i1025" DrawAspect="Content" ObjectID="_1685805090" r:id="rId14"/>
        </w:object>
      </w:r>
      <w:r w:rsidRPr="00752848">
        <w:rPr>
          <w:rFonts w:ascii="Arial" w:eastAsia="맑은 고딕" w:hAnsi="Arial" w:hint="eastAsia"/>
          <w:b/>
          <w:lang w:eastAsia="ko-KR"/>
        </w:rPr>
        <w:t>Figure</w:t>
      </w:r>
      <w:r w:rsidRPr="00752848">
        <w:rPr>
          <w:rFonts w:ascii="Arial" w:eastAsia="맑은 고딕" w:hAnsi="Arial"/>
          <w:b/>
          <w:lang w:eastAsia="ko-KR"/>
        </w:rPr>
        <w:t xml:space="preserve"> 6.5.</w:t>
      </w:r>
      <w:ins w:id="19" w:author="Hyun-Koo Yang (Samsung)" w:date="2021-06-16T22:20:00Z">
        <w:r w:rsidR="009E6086">
          <w:rPr>
            <w:rFonts w:ascii="Arial" w:eastAsia="맑은 고딕" w:hAnsi="Arial"/>
            <w:b/>
            <w:lang w:eastAsia="ko-KR"/>
          </w:rPr>
          <w:t>3</w:t>
        </w:r>
      </w:ins>
      <w:del w:id="20" w:author="Hyun-Koo Yang (Samsung)" w:date="2021-06-16T22:20:00Z">
        <w:r w:rsidRPr="00752848" w:rsidDel="009E6086">
          <w:rPr>
            <w:rFonts w:ascii="Arial" w:eastAsia="맑은 고딕" w:hAnsi="Arial"/>
            <w:b/>
            <w:lang w:eastAsia="ko-KR"/>
          </w:rPr>
          <w:delText>2</w:delText>
        </w:r>
      </w:del>
      <w:r w:rsidRPr="00752848">
        <w:rPr>
          <w:rFonts w:ascii="Arial" w:eastAsia="맑은 고딕" w:hAnsi="Arial"/>
          <w:b/>
          <w:lang w:eastAsia="ko-KR"/>
        </w:rPr>
        <w:t>-1: Extensions to device architecture of conversational services for STAR UE</w:t>
      </w:r>
    </w:p>
    <w:p w14:paraId="5CCA987A" w14:textId="1EB04180" w:rsidR="00DB1A32" w:rsidRPr="00752848" w:rsidRDefault="00DB1A32" w:rsidP="00DB1A32">
      <w:pPr>
        <w:keepNext/>
        <w:keepLines/>
        <w:spacing w:before="120"/>
        <w:ind w:left="1418" w:hanging="1418"/>
        <w:outlineLvl w:val="3"/>
        <w:rPr>
          <w:ins w:id="21" w:author="Hyun-Koo Yang (Samsung)" w:date="2021-06-16T16:51:00Z"/>
          <w:rFonts w:ascii="Arial" w:eastAsia="맑은 고딕" w:hAnsi="Arial"/>
          <w:sz w:val="28"/>
          <w:lang w:val="en-US" w:eastAsia="ko-KR"/>
        </w:rPr>
      </w:pPr>
      <w:ins w:id="22" w:author="Hyun-Koo Yang (Samsung)" w:date="2021-06-16T16:51:00Z">
        <w:r w:rsidRPr="00DB1A32">
          <w:rPr>
            <w:rFonts w:ascii="Arial" w:eastAsia="맑은 고딕" w:hAnsi="Arial" w:hint="eastAsia"/>
            <w:sz w:val="24"/>
            <w:lang w:eastAsia="ko-KR"/>
          </w:rPr>
          <w:t>6</w:t>
        </w:r>
        <w:r w:rsidRPr="00DB1A32">
          <w:rPr>
            <w:rFonts w:ascii="Arial" w:eastAsia="맑은 고딕" w:hAnsi="Arial"/>
            <w:sz w:val="24"/>
            <w:lang w:eastAsia="ko-KR"/>
          </w:rPr>
          <w:t>.</w:t>
        </w:r>
        <w:r>
          <w:rPr>
            <w:rFonts w:ascii="Arial" w:eastAsia="맑은 고딕" w:hAnsi="Arial"/>
            <w:sz w:val="24"/>
            <w:lang w:eastAsia="ko-KR"/>
          </w:rPr>
          <w:t>5</w:t>
        </w:r>
        <w:r w:rsidRPr="00DB1A32">
          <w:rPr>
            <w:rFonts w:ascii="Arial" w:eastAsia="맑은 고딕" w:hAnsi="Arial"/>
            <w:sz w:val="24"/>
            <w:lang w:eastAsia="ko-KR"/>
          </w:rPr>
          <w:t>.</w:t>
        </w:r>
        <w:r>
          <w:rPr>
            <w:rFonts w:ascii="Arial" w:eastAsia="맑은 고딕" w:hAnsi="Arial"/>
            <w:sz w:val="24"/>
            <w:lang w:eastAsia="ko-KR"/>
          </w:rPr>
          <w:t>3</w:t>
        </w:r>
        <w:r w:rsidRPr="00DB1A32">
          <w:rPr>
            <w:rFonts w:ascii="Arial" w:eastAsia="맑은 고딕" w:hAnsi="Arial"/>
            <w:sz w:val="24"/>
            <w:lang w:eastAsia="ko-KR"/>
          </w:rPr>
          <w:t>.</w:t>
        </w:r>
        <w:r>
          <w:rPr>
            <w:rFonts w:ascii="Arial" w:eastAsia="맑은 고딕" w:hAnsi="Arial"/>
            <w:sz w:val="24"/>
            <w:lang w:eastAsia="ko-KR"/>
          </w:rPr>
          <w:t>2</w:t>
        </w:r>
        <w:r w:rsidRPr="00DB1A32">
          <w:rPr>
            <w:rFonts w:ascii="Arial" w:eastAsia="맑은 고딕" w:hAnsi="Arial"/>
            <w:sz w:val="24"/>
            <w:lang w:eastAsia="ko-KR"/>
          </w:rPr>
          <w:tab/>
        </w:r>
      </w:ins>
      <w:ins w:id="23" w:author="Hyun-Koo Yang (Samsung)" w:date="2021-06-16T18:31:00Z">
        <w:r w:rsidR="001E7CE7">
          <w:rPr>
            <w:rFonts w:ascii="Arial" w:eastAsia="맑은 고딕" w:hAnsi="Arial"/>
            <w:sz w:val="24"/>
            <w:lang w:eastAsia="ko-KR"/>
          </w:rPr>
          <w:t>MTSI-based architecture of conversational services for STAR UE</w:t>
        </w:r>
      </w:ins>
    </w:p>
    <w:p w14:paraId="4B9E5570" w14:textId="4F76A75B" w:rsidR="00DB1A32" w:rsidRPr="00752848" w:rsidRDefault="001E7CE7" w:rsidP="00DB1A32">
      <w:pPr>
        <w:rPr>
          <w:ins w:id="24" w:author="Hyun-Koo Yang (Samsung)" w:date="2021-06-16T16:52:00Z"/>
          <w:rFonts w:eastAsia="맑은 고딕"/>
        </w:rPr>
      </w:pPr>
      <w:ins w:id="25" w:author="Hyun-Koo Yang (Samsung)" w:date="2021-06-16T18:32:00Z">
        <w:r>
          <w:rPr>
            <w:rFonts w:eastAsia="맑은 고딕"/>
          </w:rPr>
          <w:t>Figure 6.5.</w:t>
        </w:r>
      </w:ins>
      <w:ins w:id="26" w:author="Hyun-Koo Yang (Samsung)" w:date="2021-06-16T22:20:00Z">
        <w:r w:rsidR="009E6086">
          <w:rPr>
            <w:rFonts w:eastAsia="맑은 고딕"/>
          </w:rPr>
          <w:t>3</w:t>
        </w:r>
      </w:ins>
      <w:ins w:id="27" w:author="Hyun-Koo Yang (Samsung)" w:date="2021-06-16T18:32:00Z">
        <w:r>
          <w:rPr>
            <w:rFonts w:eastAsia="맑은 고딕"/>
          </w:rPr>
          <w:t xml:space="preserve">-2 </w:t>
        </w:r>
      </w:ins>
      <w:ins w:id="28" w:author="Hyun-Koo Yang (Samsung)" w:date="2021-06-16T18:33:00Z">
        <w:r>
          <w:rPr>
            <w:rFonts w:eastAsia="맑은 고딕"/>
          </w:rPr>
          <w:t xml:space="preserve">provides an MTSI-base architecture of conversational services for STAR UE. </w:t>
        </w:r>
      </w:ins>
      <w:ins w:id="29" w:author="Hyun-Koo Yang (Samsung)" w:date="2021-06-16T18:32:00Z">
        <w:r>
          <w:rPr>
            <w:rFonts w:eastAsia="맑은 고딕"/>
          </w:rPr>
          <w:t xml:space="preserve"> </w:t>
        </w:r>
      </w:ins>
    </w:p>
    <w:p w14:paraId="14408CBF" w14:textId="330A647C" w:rsidR="00DB1A32" w:rsidRPr="00752848" w:rsidRDefault="002B5328" w:rsidP="00DB1A32">
      <w:pPr>
        <w:rPr>
          <w:ins w:id="30" w:author="Hyun-Koo Yang (Samsung)" w:date="2021-06-16T16:52:00Z"/>
          <w:rFonts w:eastAsia="맑은 고딕"/>
          <w:lang w:val="en-US" w:eastAsia="ko-KR"/>
        </w:rPr>
      </w:pPr>
      <w:ins w:id="31" w:author="Hyun-Koo Yang (Samsung)" w:date="2021-06-16T18:43:00Z">
        <w:r>
          <w:rPr>
            <w:rFonts w:eastAsia="맑은 고딕"/>
          </w:rPr>
          <w:t xml:space="preserve">An MTSI client specified in TS 26.114 [x] can be extended to </w:t>
        </w:r>
      </w:ins>
      <w:ins w:id="32" w:author="Hyun-Koo Yang (Samsung)" w:date="2021-06-17T09:35:00Z">
        <w:r w:rsidR="00EC0604">
          <w:rPr>
            <w:rFonts w:eastAsia="맑은 고딕"/>
          </w:rPr>
          <w:t xml:space="preserve">an AR-MTSI client which </w:t>
        </w:r>
      </w:ins>
      <w:ins w:id="33" w:author="Hyun-Koo Yang (Samsung)" w:date="2021-06-16T18:43:00Z">
        <w:r>
          <w:rPr>
            <w:rFonts w:eastAsia="맑은 고딕"/>
          </w:rPr>
          <w:t>support</w:t>
        </w:r>
      </w:ins>
      <w:ins w:id="34" w:author="Hyun-Koo Yang (Samsung)" w:date="2021-06-17T09:35:00Z">
        <w:r w:rsidR="00EC0604">
          <w:rPr>
            <w:rFonts w:eastAsia="맑은 고딕"/>
          </w:rPr>
          <w:t>s</w:t>
        </w:r>
      </w:ins>
      <w:ins w:id="35" w:author="Hyun-Koo Yang (Samsung)" w:date="2021-06-16T18:43:00Z">
        <w:r>
          <w:rPr>
            <w:rFonts w:eastAsia="맑은 고딕"/>
          </w:rPr>
          <w:t xml:space="preserve"> </w:t>
        </w:r>
      </w:ins>
      <w:ins w:id="36" w:author="Hyun-Koo Yang (Samsung)" w:date="2021-06-16T18:46:00Z">
        <w:r>
          <w:rPr>
            <w:rFonts w:eastAsia="맑은 고딕"/>
          </w:rPr>
          <w:t>AR immersive media</w:t>
        </w:r>
      </w:ins>
      <w:ins w:id="37" w:author="Hyun-Koo Yang (Samsung)" w:date="2021-06-17T09:37:00Z">
        <w:r w:rsidR="00EC0604">
          <w:rPr>
            <w:rFonts w:eastAsia="맑은 고딕"/>
          </w:rPr>
          <w:t xml:space="preserve"> and take a role of Media Access Functions</w:t>
        </w:r>
      </w:ins>
      <w:ins w:id="38" w:author="Hyun-Koo Yang (Samsung)" w:date="2021-06-16T18:46:00Z">
        <w:r>
          <w:rPr>
            <w:rFonts w:eastAsia="맑은 고딕"/>
          </w:rPr>
          <w:t xml:space="preserve">. </w:t>
        </w:r>
      </w:ins>
      <w:ins w:id="39" w:author="Hyun-Koo Yang (Samsung)" w:date="2021-06-16T18:53:00Z">
        <w:r w:rsidR="0078133E">
          <w:rPr>
            <w:rFonts w:eastAsia="맑은 고딕"/>
          </w:rPr>
          <w:t>A data channel application</w:t>
        </w:r>
      </w:ins>
      <w:ins w:id="40" w:author="Hyun-Koo Yang (Samsung)" w:date="2021-06-17T09:58:00Z">
        <w:r w:rsidR="003C7F99">
          <w:rPr>
            <w:rFonts w:eastAsia="맑은 고딕"/>
          </w:rPr>
          <w:t>, an HTML web page including JaveScript(s)</w:t>
        </w:r>
      </w:ins>
      <w:ins w:id="41" w:author="Hyun-Koo Yang (Samsung)" w:date="2021-06-17T10:00:00Z">
        <w:r w:rsidR="003C7F99">
          <w:rPr>
            <w:rFonts w:eastAsia="맑은 고딕"/>
          </w:rPr>
          <w:t xml:space="preserve"> provided by a data channel server </w:t>
        </w:r>
      </w:ins>
      <w:ins w:id="42" w:author="Hyun-Koo Yang (Samsung)" w:date="2021-06-17T10:02:00Z">
        <w:r w:rsidR="0034792A">
          <w:rPr>
            <w:rFonts w:eastAsia="맑은 고딕"/>
          </w:rPr>
          <w:t>through a bootstrap</w:t>
        </w:r>
      </w:ins>
      <w:ins w:id="43" w:author="Hyun-Koo Yang (Samsung)" w:date="2021-06-17T10:01:00Z">
        <w:r w:rsidR="003C7F99">
          <w:rPr>
            <w:rFonts w:eastAsia="맑은 고딕"/>
          </w:rPr>
          <w:t xml:space="preserve"> data channel</w:t>
        </w:r>
      </w:ins>
      <w:ins w:id="44" w:author="Hyun-Koo Yang (Samsung)" w:date="2021-06-17T09:59:00Z">
        <w:r w:rsidR="003C7F99">
          <w:rPr>
            <w:rFonts w:eastAsia="맑은 고딕"/>
          </w:rPr>
          <w:t>,</w:t>
        </w:r>
      </w:ins>
      <w:ins w:id="45" w:author="Hyun-Koo Yang (Samsung)" w:date="2021-06-16T18:53:00Z">
        <w:r w:rsidR="0078133E">
          <w:rPr>
            <w:rFonts w:eastAsia="맑은 고딕"/>
          </w:rPr>
          <w:t xml:space="preserve"> also can be used to </w:t>
        </w:r>
      </w:ins>
      <w:ins w:id="46" w:author="Hyun-Koo Yang (Samsung)" w:date="2021-06-21T17:52:00Z">
        <w:r w:rsidR="00CC0098">
          <w:rPr>
            <w:rFonts w:eastAsia="맑은 고딕"/>
          </w:rPr>
          <w:t>provide rich</w:t>
        </w:r>
      </w:ins>
      <w:ins w:id="47" w:author="Hyun-Koo Yang (Samsung)" w:date="2021-06-16T19:00:00Z">
        <w:r w:rsidR="00CF4B3D">
          <w:rPr>
            <w:rFonts w:eastAsia="맑은 고딕"/>
          </w:rPr>
          <w:t xml:space="preserve"> user experience</w:t>
        </w:r>
      </w:ins>
      <w:ins w:id="48" w:author="Hyun-Koo Yang (Samsung)" w:date="2021-06-21T17:53:00Z">
        <w:r w:rsidR="00CC0098">
          <w:rPr>
            <w:rFonts w:eastAsia="맑은 고딕"/>
          </w:rPr>
          <w:t>s such as sitting side by side on a bench</w:t>
        </w:r>
      </w:ins>
      <w:ins w:id="49" w:author="Hyun-Koo Yang (Samsung)" w:date="2021-06-17T09:57:00Z">
        <w:r w:rsidR="003C7F99">
          <w:rPr>
            <w:rFonts w:eastAsia="맑은 고딕"/>
          </w:rPr>
          <w:t xml:space="preserve">. </w:t>
        </w:r>
      </w:ins>
      <w:ins w:id="50" w:author="Hyun-Koo Yang (Samsung)" w:date="2021-06-17T09:40:00Z">
        <w:r w:rsidR="00EC0604">
          <w:rPr>
            <w:rFonts w:eastAsia="맑은 고딕"/>
          </w:rPr>
          <w:t>Suppor</w:t>
        </w:r>
      </w:ins>
      <w:ins w:id="51" w:author="Hyun-Koo Yang (Samsung)" w:date="2021-06-17T09:59:00Z">
        <w:r w:rsidR="003C7F99">
          <w:rPr>
            <w:rFonts w:eastAsia="맑은 고딕"/>
          </w:rPr>
          <w:t>t</w:t>
        </w:r>
      </w:ins>
      <w:ins w:id="52" w:author="Hyun-Koo Yang (Samsung)" w:date="2021-06-17T09:40:00Z">
        <w:r w:rsidR="00EC0604">
          <w:rPr>
            <w:rFonts w:eastAsia="맑은 고딕"/>
          </w:rPr>
          <w:t xml:space="preserve"> of data channel media is optional for an MTSI client. </w:t>
        </w:r>
      </w:ins>
      <w:ins w:id="53" w:author="Hyun-Koo Yang (Samsung)" w:date="2021-06-17T09:39:00Z">
        <w:r w:rsidR="00EC0604">
          <w:rPr>
            <w:rFonts w:eastAsia="맑은 고딕"/>
          </w:rPr>
          <w:t>An AR-MTSI client supporting data channel is denoted as an AR-DCMTSI client.</w:t>
        </w:r>
      </w:ins>
      <w:ins w:id="54" w:author="Hyun-Koo Yang (Samsung)" w:date="2021-06-17T19:23:00Z">
        <w:r w:rsidR="00077629">
          <w:rPr>
            <w:rFonts w:eastAsia="맑은 고딕"/>
          </w:rPr>
          <w:t xml:space="preserve"> Note that the data channel server can be implemented in IMS core or outside of it.</w:t>
        </w:r>
      </w:ins>
    </w:p>
    <w:p w14:paraId="159052F1" w14:textId="6009D6F0" w:rsidR="00DB1A32" w:rsidRPr="00DB1A32" w:rsidRDefault="00205883" w:rsidP="00752848">
      <w:pPr>
        <w:keepLines/>
        <w:spacing w:after="240"/>
        <w:jc w:val="center"/>
        <w:rPr>
          <w:rFonts w:ascii="Arial" w:eastAsia="맑은 고딕" w:hAnsi="Arial"/>
          <w:b/>
          <w:lang w:eastAsia="ko-KR"/>
        </w:rPr>
      </w:pPr>
      <w:ins w:id="55" w:author="Hyun-Koo Yang (Samsung)" w:date="2021-06-21T17:28:00Z">
        <w:r>
          <w:object w:dxaOrig="31455" w:dyaOrig="9360" w14:anchorId="33E47FDB">
            <v:shape id="_x0000_i1026" type="#_x0000_t75" style="width:481.5pt;height:143pt" o:ole="">
              <v:imagedata r:id="rId15" o:title=""/>
            </v:shape>
            <o:OLEObject Type="Embed" ProgID="Visio.Drawing.15" ShapeID="_x0000_i1026" DrawAspect="Content" ObjectID="_1685805091" r:id="rId16"/>
          </w:object>
        </w:r>
      </w:ins>
      <w:del w:id="56" w:author="Hyun-Koo Yang (Samsung)" w:date="2021-06-21T17:28:00Z">
        <w:r w:rsidR="00B710C8" w:rsidDel="00205883">
          <w:fldChar w:fldCharType="begin"/>
        </w:r>
        <w:r w:rsidR="00B710C8" w:rsidDel="00205883">
          <w:fldChar w:fldCharType="end"/>
        </w:r>
      </w:del>
      <w:ins w:id="57" w:author="Hyun-Koo Yang (Samsung)" w:date="2021-06-16T16:52:00Z">
        <w:r w:rsidR="00DB1A32" w:rsidRPr="00752848">
          <w:rPr>
            <w:rFonts w:ascii="Arial" w:eastAsia="맑은 고딕" w:hAnsi="Arial" w:hint="eastAsia"/>
            <w:b/>
            <w:lang w:eastAsia="ko-KR"/>
          </w:rPr>
          <w:t>Figure</w:t>
        </w:r>
        <w:r w:rsidR="00DB1A32" w:rsidRPr="00752848">
          <w:rPr>
            <w:rFonts w:ascii="Arial" w:eastAsia="맑은 고딕" w:hAnsi="Arial"/>
            <w:b/>
            <w:lang w:eastAsia="ko-KR"/>
          </w:rPr>
          <w:t xml:space="preserve"> 6.5.</w:t>
        </w:r>
      </w:ins>
      <w:ins w:id="58" w:author="Hyun-Koo Yang (Samsung)" w:date="2021-06-16T22:20:00Z">
        <w:r w:rsidR="009E6086">
          <w:rPr>
            <w:rFonts w:ascii="Arial" w:eastAsia="맑은 고딕" w:hAnsi="Arial"/>
            <w:b/>
            <w:lang w:eastAsia="ko-KR"/>
          </w:rPr>
          <w:t>3</w:t>
        </w:r>
      </w:ins>
      <w:ins w:id="59" w:author="Hyun-Koo Yang (Samsung)" w:date="2021-06-16T16:52:00Z">
        <w:r w:rsidR="00DB1A32" w:rsidRPr="00752848">
          <w:rPr>
            <w:rFonts w:ascii="Arial" w:eastAsia="맑은 고딕" w:hAnsi="Arial"/>
            <w:b/>
            <w:lang w:eastAsia="ko-KR"/>
          </w:rPr>
          <w:t>-</w:t>
        </w:r>
      </w:ins>
      <w:ins w:id="60" w:author="Hyun-Koo Yang (Samsung)" w:date="2021-06-16T16:55:00Z">
        <w:r w:rsidR="00FA1CA9">
          <w:rPr>
            <w:rFonts w:ascii="Arial" w:eastAsia="맑은 고딕" w:hAnsi="Arial"/>
            <w:b/>
            <w:lang w:eastAsia="ko-KR"/>
          </w:rPr>
          <w:t>2</w:t>
        </w:r>
      </w:ins>
      <w:ins w:id="61" w:author="Hyun-Koo Yang (Samsung)" w:date="2021-06-16T16:52:00Z">
        <w:r w:rsidR="00DB1A32" w:rsidRPr="00752848">
          <w:rPr>
            <w:rFonts w:ascii="Arial" w:eastAsia="맑은 고딕" w:hAnsi="Arial"/>
            <w:b/>
            <w:lang w:eastAsia="ko-KR"/>
          </w:rPr>
          <w:t xml:space="preserve">: </w:t>
        </w:r>
      </w:ins>
      <w:ins w:id="62" w:author="Hyun-Koo Yang (Samsung)" w:date="2021-06-16T16:54:00Z">
        <w:r w:rsidR="00DB1A32">
          <w:rPr>
            <w:rFonts w:ascii="Arial" w:eastAsia="맑은 고딕" w:hAnsi="Arial"/>
            <w:b/>
            <w:lang w:eastAsia="ko-KR"/>
          </w:rPr>
          <w:t>MTSI-based</w:t>
        </w:r>
      </w:ins>
      <w:ins w:id="63" w:author="Hyun-Koo Yang (Samsung)" w:date="2021-06-16T16:52:00Z">
        <w:r w:rsidR="00DB1A32" w:rsidRPr="00752848">
          <w:rPr>
            <w:rFonts w:ascii="Arial" w:eastAsia="맑은 고딕" w:hAnsi="Arial"/>
            <w:b/>
            <w:lang w:eastAsia="ko-KR"/>
          </w:rPr>
          <w:t xml:space="preserve"> conversational service</w:t>
        </w:r>
      </w:ins>
      <w:ins w:id="64" w:author="Hyun-Koo Yang (Samsung)" w:date="2021-06-16T16:54:00Z">
        <w:r w:rsidR="00DB1A32">
          <w:rPr>
            <w:rFonts w:ascii="Arial" w:eastAsia="맑은 고딕" w:hAnsi="Arial"/>
            <w:b/>
            <w:lang w:eastAsia="ko-KR"/>
          </w:rPr>
          <w:t xml:space="preserve"> architecture</w:t>
        </w:r>
      </w:ins>
      <w:ins w:id="65" w:author="Hyun-Koo Yang (Samsung)" w:date="2021-06-16T16:52:00Z">
        <w:r w:rsidR="00DB1A32" w:rsidRPr="00752848">
          <w:rPr>
            <w:rFonts w:ascii="Arial" w:eastAsia="맑은 고딕" w:hAnsi="Arial"/>
            <w:b/>
            <w:lang w:eastAsia="ko-KR"/>
          </w:rPr>
          <w:t xml:space="preserve"> for STAR UE</w:t>
        </w:r>
      </w:ins>
    </w:p>
    <w:p w14:paraId="7E761245" w14:textId="22D9904C" w:rsidR="00752848" w:rsidRPr="00752848" w:rsidRDefault="00752848" w:rsidP="00752848">
      <w:pPr>
        <w:keepNext/>
        <w:keepLines/>
        <w:spacing w:before="120"/>
        <w:ind w:left="1134" w:hanging="1134"/>
        <w:outlineLvl w:val="2"/>
        <w:rPr>
          <w:rFonts w:ascii="Arial" w:eastAsia="맑은 고딕" w:hAnsi="Arial"/>
          <w:sz w:val="28"/>
          <w:lang w:eastAsia="ko-KR"/>
        </w:rPr>
      </w:pPr>
      <w:r w:rsidRPr="00752848">
        <w:rPr>
          <w:rFonts w:ascii="Arial" w:eastAsia="맑은 고딕" w:hAnsi="Arial" w:hint="eastAsia"/>
          <w:sz w:val="28"/>
          <w:lang w:eastAsia="ko-KR"/>
        </w:rPr>
        <w:lastRenderedPageBreak/>
        <w:t>6.</w:t>
      </w:r>
      <w:r w:rsidRPr="00752848">
        <w:rPr>
          <w:rFonts w:ascii="Arial" w:eastAsia="맑은 고딕" w:hAnsi="Arial"/>
          <w:sz w:val="28"/>
          <w:lang w:eastAsia="ko-KR"/>
        </w:rPr>
        <w:t>5.</w:t>
      </w:r>
      <w:ins w:id="66" w:author="Hyun-Koo Yang (Samsung)" w:date="2021-06-16T11:42:00Z">
        <w:r>
          <w:rPr>
            <w:rFonts w:ascii="Arial" w:eastAsia="맑은 고딕" w:hAnsi="Arial"/>
            <w:sz w:val="28"/>
            <w:lang w:eastAsia="ko-KR"/>
          </w:rPr>
          <w:t>4</w:t>
        </w:r>
      </w:ins>
      <w:del w:id="67" w:author="Hyun-Koo Yang (Samsung)" w:date="2021-06-16T11:42:00Z">
        <w:r w:rsidRPr="00752848" w:rsidDel="00752848">
          <w:rPr>
            <w:rFonts w:ascii="Arial" w:eastAsia="맑은 고딕" w:hAnsi="Arial"/>
            <w:sz w:val="28"/>
            <w:lang w:eastAsia="ko-KR"/>
          </w:rPr>
          <w:delText>3</w:delText>
        </w:r>
      </w:del>
      <w:r w:rsidRPr="00752848">
        <w:rPr>
          <w:rFonts w:ascii="Arial" w:eastAsia="맑은 고딕" w:hAnsi="Arial"/>
          <w:sz w:val="28"/>
          <w:lang w:eastAsia="ko-KR"/>
        </w:rPr>
        <w:tab/>
      </w:r>
      <w:r w:rsidRPr="00752848">
        <w:rPr>
          <w:rFonts w:ascii="Arial" w:eastAsia="맑은 고딕" w:hAnsi="Arial"/>
          <w:sz w:val="28"/>
        </w:rPr>
        <w:t>Procedures and call flows (STAR UE)</w:t>
      </w:r>
    </w:p>
    <w:p w14:paraId="12A7E53E" w14:textId="77777777" w:rsidR="00752848" w:rsidRPr="00752848" w:rsidRDefault="00752848" w:rsidP="00752848">
      <w:pPr>
        <w:rPr>
          <w:rFonts w:eastAsia="맑은 고딕"/>
        </w:rPr>
      </w:pPr>
      <w:r w:rsidRPr="00752848">
        <w:rPr>
          <w:rFonts w:eastAsia="맑은 고딕"/>
        </w:rPr>
        <w:t xml:space="preserve">We consider an immersive AR two party call between Alice and Bob. </w:t>
      </w:r>
      <w:r w:rsidRPr="00752848">
        <w:rPr>
          <w:rFonts w:eastAsia="맑은 고딕"/>
          <w:lang w:val="en-US"/>
        </w:rPr>
        <w:t>The end-to-end call flow is described:</w:t>
      </w:r>
    </w:p>
    <w:p w14:paraId="4E123EE2" w14:textId="77777777" w:rsidR="00752848" w:rsidRPr="00752848" w:rsidRDefault="00752848" w:rsidP="00752848">
      <w:pPr>
        <w:ind w:left="568" w:hanging="284"/>
        <w:rPr>
          <w:rFonts w:eastAsia="맑은 고딕"/>
          <w:lang w:val="en-US"/>
        </w:rPr>
      </w:pPr>
      <w:r w:rsidRPr="00752848">
        <w:rPr>
          <w:rFonts w:eastAsia="맑은 고딕"/>
        </w:rPr>
        <w:t>1.</w:t>
      </w:r>
      <w:r w:rsidRPr="00752848">
        <w:rPr>
          <w:rFonts w:eastAsia="맑은 고딕"/>
        </w:rPr>
        <w:tab/>
        <w:t>[STAR UE Alice - STAR UE Bob]:  Either one of the UEs</w:t>
      </w:r>
      <w:r w:rsidRPr="00752848">
        <w:rPr>
          <w:rFonts w:eastAsia="맑은 고딕"/>
          <w:lang w:val="en-US"/>
        </w:rPr>
        <w:t xml:space="preserve"> can </w:t>
      </w:r>
      <w:r w:rsidRPr="00752848">
        <w:rPr>
          <w:rFonts w:eastAsia="맑은 고딕"/>
        </w:rPr>
        <w:t xml:space="preserve">initiate </w:t>
      </w:r>
      <w:r w:rsidRPr="00752848">
        <w:rPr>
          <w:rFonts w:eastAsia="맑은 고딕"/>
          <w:lang w:val="en-US"/>
        </w:rPr>
        <w:t>a</w:t>
      </w:r>
      <w:r w:rsidRPr="00752848">
        <w:rPr>
          <w:rFonts w:eastAsia="맑은 고딕"/>
        </w:rPr>
        <w:t>n AR immersive call by</w:t>
      </w:r>
      <w:r w:rsidRPr="00752848">
        <w:rPr>
          <w:rFonts w:eastAsia="맑은 고딕"/>
          <w:lang w:val="en-US"/>
        </w:rPr>
        <w:t xml:space="preserve"> starting an app</w:t>
      </w:r>
      <w:r w:rsidRPr="00752848">
        <w:rPr>
          <w:rFonts w:eastAsia="맑은 고딕"/>
        </w:rPr>
        <w:t xml:space="preserve">lication on the </w:t>
      </w:r>
      <w:r w:rsidRPr="00752848">
        <w:rPr>
          <w:rFonts w:eastAsia="맑은 고딕"/>
          <w:lang w:val="en-US"/>
        </w:rPr>
        <w:t>phone or AR glasses.</w:t>
      </w:r>
    </w:p>
    <w:p w14:paraId="2D034942" w14:textId="77777777" w:rsidR="00752848" w:rsidRPr="00752848" w:rsidRDefault="00752848" w:rsidP="00752848">
      <w:pPr>
        <w:ind w:left="568" w:hanging="284"/>
        <w:rPr>
          <w:rFonts w:eastAsia="맑은 고딕"/>
          <w:lang w:val="en-US"/>
        </w:rPr>
      </w:pPr>
      <w:r w:rsidRPr="00752848">
        <w:rPr>
          <w:rFonts w:eastAsia="맑은 고딕"/>
        </w:rPr>
        <w:t>2.</w:t>
      </w:r>
      <w:r w:rsidRPr="00752848">
        <w:rPr>
          <w:rFonts w:eastAsia="맑은 고딕"/>
        </w:rPr>
        <w:tab/>
        <w:t>[STAR UE Alice - STAR UE Bob]:</w:t>
      </w:r>
      <w:r w:rsidRPr="00752848">
        <w:rPr>
          <w:rFonts w:eastAsia="맑은 고딕"/>
          <w:lang w:val="en-US"/>
        </w:rPr>
        <w:t xml:space="preserve"> B</w:t>
      </w:r>
      <w:r w:rsidRPr="00752848">
        <w:rPr>
          <w:rFonts w:eastAsia="맑은 고딕"/>
        </w:rPr>
        <w:t xml:space="preserve">oth UEs </w:t>
      </w:r>
      <w:r w:rsidRPr="00752848">
        <w:rPr>
          <w:rFonts w:eastAsia="맑은 고딕"/>
          <w:lang w:val="en-US"/>
        </w:rPr>
        <w:t xml:space="preserve">communicate with </w:t>
      </w:r>
      <w:r w:rsidRPr="00752848">
        <w:rPr>
          <w:rFonts w:eastAsia="맑은 고딕"/>
        </w:rPr>
        <w:t xml:space="preserve">a </w:t>
      </w:r>
      <w:r w:rsidRPr="00752848">
        <w:rPr>
          <w:rFonts w:eastAsia="맑은 고딕"/>
          <w:lang w:val="en-US"/>
        </w:rPr>
        <w:t xml:space="preserve">signaling </w:t>
      </w:r>
      <w:r w:rsidRPr="00752848">
        <w:rPr>
          <w:rFonts w:eastAsia="맑은 고딕"/>
        </w:rPr>
        <w:t xml:space="preserve">server </w:t>
      </w:r>
      <w:r w:rsidRPr="00752848">
        <w:rPr>
          <w:rFonts w:eastAsia="맑은 고딕"/>
          <w:lang w:val="en-US"/>
        </w:rPr>
        <w:t xml:space="preserve">to establish the </w:t>
      </w:r>
      <w:r w:rsidRPr="00752848">
        <w:rPr>
          <w:rFonts w:eastAsia="맑은 고딕"/>
        </w:rPr>
        <w:t>AR call</w:t>
      </w:r>
      <w:r w:rsidRPr="00752848">
        <w:rPr>
          <w:rFonts w:eastAsia="맑은 고딕"/>
          <w:lang w:val="en-US"/>
        </w:rPr>
        <w:t xml:space="preserve">. </w:t>
      </w:r>
      <w:r w:rsidRPr="00752848">
        <w:rPr>
          <w:rFonts w:eastAsia="맑은 고딕"/>
        </w:rPr>
        <w:t>During t</w:t>
      </w:r>
      <w:r w:rsidRPr="00752848">
        <w:rPr>
          <w:rFonts w:eastAsia="맑은 고딕"/>
          <w:lang w:val="en-US"/>
        </w:rPr>
        <w:t>he session establishment</w:t>
      </w:r>
      <w:r w:rsidRPr="00752848">
        <w:rPr>
          <w:rFonts w:eastAsia="맑은 고딕"/>
        </w:rPr>
        <w:t xml:space="preserve">, both parties agree on </w:t>
      </w:r>
      <w:r w:rsidRPr="00752848">
        <w:rPr>
          <w:rFonts w:eastAsia="맑은 고딕"/>
          <w:lang w:val="en-US"/>
        </w:rPr>
        <w:t xml:space="preserve">the </w:t>
      </w:r>
      <w:r w:rsidRPr="00752848">
        <w:rPr>
          <w:rFonts w:eastAsia="맑은 고딕"/>
        </w:rPr>
        <w:t>format</w:t>
      </w:r>
      <w:r w:rsidRPr="00752848">
        <w:rPr>
          <w:rFonts w:eastAsia="맑은 고딕"/>
          <w:lang w:val="en-US"/>
        </w:rPr>
        <w:t xml:space="preserve"> (e.g. point clouds, triangular/polygon meshes</w:t>
      </w:r>
      <w:r w:rsidRPr="00752848">
        <w:rPr>
          <w:rFonts w:eastAsia="맑은 고딕"/>
        </w:rPr>
        <w:t>).</w:t>
      </w:r>
      <w:r w:rsidRPr="00752848">
        <w:rPr>
          <w:rFonts w:eastAsia="맑은 고딕"/>
          <w:lang w:val="en-US"/>
        </w:rPr>
        <w:t xml:space="preserve"> The exact session type and configuration depends on the capabilities of </w:t>
      </w:r>
      <w:r w:rsidRPr="00752848">
        <w:rPr>
          <w:rFonts w:eastAsia="맑은 고딕"/>
        </w:rPr>
        <w:t>STAR</w:t>
      </w:r>
      <w:r w:rsidRPr="00752848">
        <w:rPr>
          <w:rFonts w:eastAsia="맑은 고딕"/>
          <w:lang w:val="en-US"/>
        </w:rPr>
        <w:t xml:space="preserve"> </w:t>
      </w:r>
      <w:r w:rsidRPr="00752848">
        <w:rPr>
          <w:rFonts w:eastAsia="맑은 고딕"/>
        </w:rPr>
        <w:t>UE</w:t>
      </w:r>
      <w:r w:rsidRPr="00752848">
        <w:rPr>
          <w:rFonts w:eastAsia="맑은 고딕"/>
          <w:lang w:val="en-US"/>
        </w:rPr>
        <w:t xml:space="preserve">. </w:t>
      </w:r>
    </w:p>
    <w:p w14:paraId="721E24B1" w14:textId="77777777" w:rsidR="00752848" w:rsidRPr="00752848" w:rsidRDefault="00752848" w:rsidP="00752848">
      <w:pPr>
        <w:ind w:left="568" w:hanging="284"/>
        <w:rPr>
          <w:rFonts w:eastAsia="맑은 고딕"/>
        </w:rPr>
      </w:pPr>
      <w:r w:rsidRPr="00752848">
        <w:rPr>
          <w:rFonts w:eastAsia="맑은 고딕"/>
        </w:rPr>
        <w:t>3.</w:t>
      </w:r>
      <w:r w:rsidRPr="00752848">
        <w:rPr>
          <w:rFonts w:eastAsia="맑은 고딕"/>
        </w:rPr>
        <w:tab/>
        <w:t xml:space="preserve">[STAR UE Alice]:  Alice is captured by a depth camera embedded within the STAR UE or an external camera which generates an immersive 3D media stream (audio and video). </w:t>
      </w:r>
    </w:p>
    <w:p w14:paraId="09729197" w14:textId="77777777" w:rsidR="00752848" w:rsidRPr="00752848" w:rsidRDefault="00752848" w:rsidP="00752848">
      <w:pPr>
        <w:ind w:left="568" w:hanging="284"/>
        <w:rPr>
          <w:rFonts w:eastAsia="맑은 고딕"/>
        </w:rPr>
      </w:pPr>
      <w:r w:rsidRPr="00752848">
        <w:rPr>
          <w:rFonts w:eastAsia="맑은 고딕"/>
        </w:rPr>
        <w:t>4.</w:t>
      </w:r>
      <w:r w:rsidRPr="00752848">
        <w:rPr>
          <w:rFonts w:eastAsia="맑은 고딕"/>
        </w:rPr>
        <w:tab/>
        <w:t>[STAR UE Alice]: The immersive 3D media is encoded and transmitted in real-time to Bob over the 5G system. Additional pre-processing can be applied before encoding such as format conversion.</w:t>
      </w:r>
    </w:p>
    <w:p w14:paraId="0B4807EE" w14:textId="77777777" w:rsidR="00752848" w:rsidRPr="00752848" w:rsidRDefault="00752848" w:rsidP="00752848">
      <w:pPr>
        <w:ind w:left="568" w:hanging="284"/>
        <w:rPr>
          <w:rFonts w:eastAsia="맑은 고딕"/>
        </w:rPr>
      </w:pPr>
      <w:r w:rsidRPr="00752848">
        <w:rPr>
          <w:rFonts w:eastAsia="맑은 고딕"/>
        </w:rPr>
        <w:t>5.</w:t>
      </w:r>
      <w:r w:rsidRPr="00752848">
        <w:rPr>
          <w:rFonts w:eastAsia="맑은 고딕"/>
        </w:rPr>
        <w:tab/>
        <w:t>[STAR UE Bob]: The immersive 3D media is received on on Bob’s STAR UE. The immersive 3D media stream is decoded and rendered on AR glasses. Additional postprocessing can be applied before rendering such as format conversion, customization to match the stream to rendered environment e.g. filling holes.</w:t>
      </w:r>
    </w:p>
    <w:p w14:paraId="6564E02B" w14:textId="77777777" w:rsidR="00752848" w:rsidRPr="00752848" w:rsidRDefault="00752848" w:rsidP="00752848">
      <w:pPr>
        <w:ind w:left="568" w:hanging="284"/>
        <w:rPr>
          <w:rFonts w:eastAsia="맑은 고딕"/>
        </w:rPr>
      </w:pPr>
      <w:r w:rsidRPr="00752848">
        <w:rPr>
          <w:rFonts w:eastAsia="맑은 고딕"/>
        </w:rPr>
        <w:t>6.</w:t>
      </w:r>
      <w:r w:rsidRPr="00752848">
        <w:rPr>
          <w:rFonts w:eastAsia="맑은 고딕"/>
        </w:rPr>
        <w:tab/>
        <w:t>[STAR UE Bob]: Bob is captured by a depth camera generating an immersive 3D media which is encoded and transmitted in real-time to Alice’s AR glasses.</w:t>
      </w:r>
    </w:p>
    <w:p w14:paraId="69F8BFFD" w14:textId="77777777" w:rsidR="00752848" w:rsidRPr="00752848" w:rsidRDefault="00752848" w:rsidP="00752848">
      <w:pPr>
        <w:ind w:left="568" w:hanging="284"/>
        <w:rPr>
          <w:rFonts w:eastAsia="맑은 고딕"/>
        </w:rPr>
      </w:pPr>
      <w:r w:rsidRPr="00752848">
        <w:rPr>
          <w:rFonts w:eastAsia="맑은 고딕"/>
        </w:rPr>
        <w:t>7.</w:t>
      </w:r>
      <w:r w:rsidRPr="00752848">
        <w:rPr>
          <w:rFonts w:eastAsia="맑은 고딕"/>
        </w:rPr>
        <w:tab/>
        <w:t>[STAR UE Alice]: The immersive 3D media which is received, decoded and rendered on Alice’s AR glasses.</w:t>
      </w:r>
    </w:p>
    <w:p w14:paraId="06EA3C1C" w14:textId="77777777" w:rsidR="00752848" w:rsidRPr="00752848" w:rsidRDefault="00752848" w:rsidP="00752848">
      <w:pPr>
        <w:ind w:left="568" w:hanging="284"/>
        <w:rPr>
          <w:rFonts w:eastAsia="맑은 고딕"/>
        </w:rPr>
      </w:pPr>
      <w:r w:rsidRPr="00752848">
        <w:rPr>
          <w:rFonts w:eastAsia="맑은 고딕"/>
        </w:rPr>
        <w:t>8.</w:t>
      </w:r>
      <w:r w:rsidRPr="00752848">
        <w:rPr>
          <w:rFonts w:eastAsia="맑은 고딕"/>
        </w:rPr>
        <w:tab/>
        <w:t xml:space="preserve">[STAR UE Alice - STAR UE Bob]: </w:t>
      </w:r>
      <w:r w:rsidRPr="00752848">
        <w:rPr>
          <w:rFonts w:eastAsia="맑은 고딕"/>
          <w:lang w:val="en-US"/>
        </w:rPr>
        <w:t>B</w:t>
      </w:r>
      <w:r w:rsidRPr="00752848">
        <w:rPr>
          <w:rFonts w:eastAsia="맑은 고딕"/>
        </w:rPr>
        <w:t xml:space="preserve">oth UEs terminate the service at the end of the call. </w:t>
      </w:r>
    </w:p>
    <w:p w14:paraId="6310A090" w14:textId="12CF4BA9" w:rsidR="00752848" w:rsidRDefault="00752848" w:rsidP="00752848">
      <w:pPr>
        <w:keepLines/>
        <w:ind w:left="1135" w:hanging="851"/>
        <w:rPr>
          <w:ins w:id="68" w:author="Hyun-Koo Yang (Samsung)" w:date="2021-06-16T19:12:00Z"/>
          <w:rFonts w:eastAsia="맑은 고딕"/>
        </w:rPr>
      </w:pPr>
      <w:r w:rsidRPr="00752848">
        <w:rPr>
          <w:rFonts w:eastAsia="맑은 고딕"/>
        </w:rPr>
        <w:t xml:space="preserve">NOTE: Additional call-flows that cover other AR conferencing use-cases listed in Table 6.1-1 can be added.  </w:t>
      </w:r>
    </w:p>
    <w:p w14:paraId="359646FF" w14:textId="10CB5839" w:rsidR="00207F79" w:rsidRDefault="009E6086" w:rsidP="00207F79">
      <w:pPr>
        <w:rPr>
          <w:ins w:id="69" w:author="Hyun-Koo Yang (Samsung)" w:date="2021-06-17T12:37:00Z"/>
          <w:rFonts w:eastAsia="맑은 고딕"/>
        </w:rPr>
      </w:pPr>
      <w:ins w:id="70" w:author="Hyun-Koo Yang (Samsung)" w:date="2021-06-16T22:20:00Z">
        <w:r>
          <w:rPr>
            <w:rFonts w:eastAsia="맑은 고딕"/>
          </w:rPr>
          <w:t xml:space="preserve">Figure 6.5.4-1 illustrates the procedure diaram for </w:t>
        </w:r>
      </w:ins>
      <w:ins w:id="71" w:author="Hyun-Koo Yang (Samsung)" w:date="2021-06-16T22:21:00Z">
        <w:r>
          <w:rPr>
            <w:rFonts w:eastAsia="맑은 고딕"/>
          </w:rPr>
          <w:t xml:space="preserve">an immersive AR two party call </w:t>
        </w:r>
      </w:ins>
      <w:ins w:id="72" w:author="Hyun-Koo Yang (Samsung)" w:date="2021-06-16T22:22:00Z">
        <w:r>
          <w:rPr>
            <w:rFonts w:eastAsia="맑은 고딕"/>
          </w:rPr>
          <w:t xml:space="preserve">using STAR UEs </w:t>
        </w:r>
      </w:ins>
      <w:ins w:id="73" w:author="Hyun-Koo Yang (Samsung)" w:date="2021-06-17T12:35:00Z">
        <w:r w:rsidR="002A70D2">
          <w:rPr>
            <w:rFonts w:eastAsia="맑은 고딕"/>
          </w:rPr>
          <w:t xml:space="preserve">including </w:t>
        </w:r>
      </w:ins>
      <w:ins w:id="74" w:author="Hyun-Koo Yang (Samsung)" w:date="2021-06-17T12:36:00Z">
        <w:r w:rsidR="002A70D2">
          <w:rPr>
            <w:rFonts w:eastAsia="맑은 고딕"/>
          </w:rPr>
          <w:t xml:space="preserve">an </w:t>
        </w:r>
      </w:ins>
      <w:ins w:id="75" w:author="Hyun-Koo Yang (Samsung)" w:date="2021-06-17T12:35:00Z">
        <w:r w:rsidR="002A70D2">
          <w:rPr>
            <w:rFonts w:eastAsia="맑은 고딕"/>
          </w:rPr>
          <w:t>AR-MTSI client</w:t>
        </w:r>
      </w:ins>
      <w:ins w:id="76" w:author="Hyun-Koo Yang (Samsung)" w:date="2021-06-16T22:22:00Z">
        <w:r>
          <w:rPr>
            <w:rFonts w:eastAsia="맑은 고딕"/>
          </w:rPr>
          <w:t>.</w:t>
        </w:r>
      </w:ins>
    </w:p>
    <w:p w14:paraId="640449E3" w14:textId="6D19AEE1" w:rsidR="002A70D2" w:rsidRDefault="006B6AA7" w:rsidP="00207F79">
      <w:pPr>
        <w:rPr>
          <w:ins w:id="77" w:author="Hyun-Koo Yang (Samsung)" w:date="2021-06-17T12:43:00Z"/>
          <w:rFonts w:eastAsia="맑은 고딕"/>
        </w:rPr>
      </w:pPr>
      <w:ins w:id="78" w:author="Hyun-Koo Yang (Samsung)" w:date="2021-06-17T16:48:00Z">
        <w:r>
          <w:rPr>
            <w:rFonts w:eastAsia="맑은 고딕"/>
          </w:rPr>
          <w:object w:dxaOrig="9540" w:dyaOrig="12405" w14:anchorId="233C9422">
            <v:shape id="_x0000_i1027" type="#_x0000_t75" style="width:377pt;height:490pt" o:ole="">
              <v:imagedata r:id="rId17" o:title=""/>
            </v:shape>
            <o:OLEObject Type="Embed" ProgID="Mscgen.Chart" ShapeID="_x0000_i1027" DrawAspect="Content" ObjectID="_1685805092" r:id="rId18"/>
          </w:object>
        </w:r>
      </w:ins>
    </w:p>
    <w:p w14:paraId="6DC10F4E" w14:textId="57BCC2CC" w:rsidR="002A70D2" w:rsidRDefault="002A70D2" w:rsidP="002A70D2">
      <w:pPr>
        <w:jc w:val="center"/>
        <w:rPr>
          <w:ins w:id="79" w:author="Hyun-Koo Yang (Samsung)" w:date="2021-06-17T12:43:00Z"/>
          <w:rFonts w:eastAsia="맑은 고딕"/>
        </w:rPr>
      </w:pPr>
      <w:ins w:id="80" w:author="Hyun-Koo Yang (Samsung)" w:date="2021-06-17T12:43:00Z">
        <w:r w:rsidRPr="00752848">
          <w:rPr>
            <w:rFonts w:ascii="Arial" w:eastAsia="맑은 고딕" w:hAnsi="Arial" w:hint="eastAsia"/>
            <w:b/>
            <w:lang w:eastAsia="ko-KR"/>
          </w:rPr>
          <w:t>Figure</w:t>
        </w:r>
        <w:r w:rsidRPr="00752848">
          <w:rPr>
            <w:rFonts w:ascii="Arial" w:eastAsia="맑은 고딕" w:hAnsi="Arial"/>
            <w:b/>
            <w:lang w:eastAsia="ko-KR"/>
          </w:rPr>
          <w:t xml:space="preserve"> 6.5.</w:t>
        </w:r>
      </w:ins>
      <w:ins w:id="81" w:author="Hyun-Koo Yang (Samsung)" w:date="2021-06-17T12:44:00Z">
        <w:r>
          <w:rPr>
            <w:rFonts w:ascii="Arial" w:eastAsia="맑은 고딕" w:hAnsi="Arial"/>
            <w:b/>
            <w:lang w:eastAsia="ko-KR"/>
          </w:rPr>
          <w:t>4</w:t>
        </w:r>
      </w:ins>
      <w:ins w:id="82" w:author="Hyun-Koo Yang (Samsung)" w:date="2021-06-17T12:43:00Z">
        <w:r w:rsidRPr="00752848">
          <w:rPr>
            <w:rFonts w:ascii="Arial" w:eastAsia="맑은 고딕" w:hAnsi="Arial"/>
            <w:b/>
            <w:lang w:eastAsia="ko-KR"/>
          </w:rPr>
          <w:t>-</w:t>
        </w:r>
      </w:ins>
      <w:ins w:id="83" w:author="Hyun-Koo Yang (Samsung)" w:date="2021-06-17T12:44:00Z">
        <w:r>
          <w:rPr>
            <w:rFonts w:ascii="Arial" w:eastAsia="맑은 고딕" w:hAnsi="Arial"/>
            <w:b/>
            <w:lang w:eastAsia="ko-KR"/>
          </w:rPr>
          <w:t>1</w:t>
        </w:r>
      </w:ins>
      <w:ins w:id="84" w:author="Hyun-Koo Yang (Samsung)" w:date="2021-06-17T12:43:00Z">
        <w:r w:rsidRPr="00752848">
          <w:rPr>
            <w:rFonts w:ascii="Arial" w:eastAsia="맑은 고딕" w:hAnsi="Arial"/>
            <w:b/>
            <w:lang w:eastAsia="ko-KR"/>
          </w:rPr>
          <w:t xml:space="preserve">: </w:t>
        </w:r>
      </w:ins>
      <w:ins w:id="85" w:author="Hyun-Koo Yang (Samsung)" w:date="2021-06-17T12:51:00Z">
        <w:r w:rsidR="00B918FF">
          <w:rPr>
            <w:rFonts w:ascii="Arial" w:eastAsia="맑은 고딕" w:hAnsi="Arial"/>
            <w:b/>
            <w:lang w:eastAsia="ko-KR"/>
          </w:rPr>
          <w:t xml:space="preserve">AR-MTSI client </w:t>
        </w:r>
      </w:ins>
      <w:ins w:id="86" w:author="Hyun-Koo Yang (Samsung)" w:date="2021-06-17T12:50:00Z">
        <w:r w:rsidR="00B918FF">
          <w:rPr>
            <w:rFonts w:ascii="Arial" w:eastAsia="맑은 고딕" w:hAnsi="Arial"/>
            <w:b/>
            <w:lang w:eastAsia="ko-KR"/>
          </w:rPr>
          <w:t xml:space="preserve">to </w:t>
        </w:r>
      </w:ins>
      <w:ins w:id="87" w:author="Hyun-Koo Yang (Samsung)" w:date="2021-06-17T12:52:00Z">
        <w:r w:rsidR="00B918FF">
          <w:rPr>
            <w:rFonts w:ascii="Arial" w:eastAsia="맑은 고딕" w:hAnsi="Arial"/>
            <w:b/>
            <w:lang w:eastAsia="ko-KR"/>
          </w:rPr>
          <w:t>AR-MTSI client c</w:t>
        </w:r>
      </w:ins>
      <w:ins w:id="88" w:author="Hyun-Koo Yang (Samsung)" w:date="2021-06-17T12:44:00Z">
        <w:r>
          <w:rPr>
            <w:rFonts w:ascii="Arial" w:eastAsia="맑은 고딕" w:hAnsi="Arial"/>
            <w:b/>
            <w:lang w:eastAsia="ko-KR"/>
          </w:rPr>
          <w:t>all</w:t>
        </w:r>
      </w:ins>
      <w:ins w:id="89" w:author="Hyun-Koo Yang (Samsung)" w:date="2021-06-17T12:47:00Z">
        <w:r w:rsidR="00B918FF">
          <w:rPr>
            <w:rFonts w:ascii="Arial" w:eastAsia="맑은 고딕" w:hAnsi="Arial"/>
            <w:b/>
            <w:lang w:eastAsia="ko-KR"/>
          </w:rPr>
          <w:t xml:space="preserve"> </w:t>
        </w:r>
      </w:ins>
      <w:ins w:id="90" w:author="Hyun-Koo Yang (Samsung)" w:date="2021-06-17T12:50:00Z">
        <w:r w:rsidR="00B918FF">
          <w:rPr>
            <w:rFonts w:ascii="Arial" w:eastAsia="맑은 고딕" w:hAnsi="Arial"/>
            <w:b/>
            <w:lang w:eastAsia="ko-KR"/>
          </w:rPr>
          <w:t>establishment</w:t>
        </w:r>
      </w:ins>
      <w:ins w:id="91" w:author="Hyun-Koo Yang (Samsung)" w:date="2021-06-17T12:47:00Z">
        <w:r w:rsidR="00B918FF">
          <w:rPr>
            <w:rFonts w:ascii="Arial" w:eastAsia="맑은 고딕" w:hAnsi="Arial"/>
            <w:b/>
            <w:lang w:eastAsia="ko-KR"/>
          </w:rPr>
          <w:t xml:space="preserve"> </w:t>
        </w:r>
      </w:ins>
      <w:ins w:id="92" w:author="Hyun-Koo Yang (Samsung)" w:date="2021-06-17T12:51:00Z">
        <w:r w:rsidR="00B918FF">
          <w:rPr>
            <w:rFonts w:ascii="Arial" w:eastAsia="맑은 고딕" w:hAnsi="Arial"/>
            <w:b/>
            <w:lang w:eastAsia="ko-KR"/>
          </w:rPr>
          <w:t>(STAR UE)</w:t>
        </w:r>
      </w:ins>
    </w:p>
    <w:p w14:paraId="1B995C31" w14:textId="066ED607" w:rsidR="002A70D2" w:rsidRDefault="008238AC" w:rsidP="002A70D2">
      <w:pPr>
        <w:rPr>
          <w:ins w:id="93" w:author="Hyun-Koo Yang (Samsung)" w:date="2021-06-17T12:43:00Z"/>
          <w:lang w:val="en-US"/>
        </w:rPr>
      </w:pPr>
      <w:ins w:id="94" w:author="Hyun-Koo Yang (Samsung)" w:date="2021-06-17T12:54:00Z">
        <w:r>
          <w:rPr>
            <w:lang w:val="en-US"/>
          </w:rPr>
          <w:t>A</w:t>
        </w:r>
      </w:ins>
      <w:ins w:id="95" w:author="Hyun-Koo Yang (Samsung)" w:date="2021-06-17T12:43:00Z">
        <w:r w:rsidR="002A70D2">
          <w:rPr>
            <w:lang w:val="en-US"/>
          </w:rPr>
          <w:t>ssumptions</w:t>
        </w:r>
        <w:r w:rsidR="002A70D2">
          <w:rPr>
            <w:rFonts w:hint="eastAsia"/>
            <w:lang w:val="en-US"/>
          </w:rPr>
          <w:t>:</w:t>
        </w:r>
      </w:ins>
    </w:p>
    <w:p w14:paraId="657289A2" w14:textId="501F5077" w:rsidR="002A70D2" w:rsidRDefault="002A70D2" w:rsidP="002A70D2">
      <w:pPr>
        <w:pStyle w:val="B1"/>
        <w:rPr>
          <w:ins w:id="96" w:author="Hyun-Koo Yang (Samsung)" w:date="2021-06-17T12:43:00Z"/>
        </w:rPr>
      </w:pPr>
      <w:ins w:id="97" w:author="Hyun-Koo Yang (Samsung)" w:date="2021-06-17T12:43:00Z">
        <w:r w:rsidRPr="00D74ACF">
          <w:rPr>
            <w:lang w:val="en-US"/>
          </w:rPr>
          <w:t>-</w:t>
        </w:r>
        <w:r w:rsidRPr="00D74ACF">
          <w:rPr>
            <w:lang w:val="en-US"/>
          </w:rPr>
          <w:tab/>
        </w:r>
      </w:ins>
      <w:ins w:id="98" w:author="Hyun-Koo Yang (Samsung)" w:date="2021-06-17T12:53:00Z">
        <w:r w:rsidR="008238AC">
          <w:rPr>
            <w:lang w:val="en-US"/>
          </w:rPr>
          <w:t xml:space="preserve">AR immersive </w:t>
        </w:r>
      </w:ins>
      <w:ins w:id="99" w:author="Hyun-Koo Yang (Samsung)" w:date="2021-06-17T12:56:00Z">
        <w:r w:rsidR="00F12832">
          <w:rPr>
            <w:lang w:val="en-US"/>
          </w:rPr>
          <w:t>media ca</w:t>
        </w:r>
      </w:ins>
      <w:ins w:id="100" w:author="Hyun-Koo Yang (Samsung)" w:date="2021-06-17T12:57:00Z">
        <w:r w:rsidR="00F12832">
          <w:rPr>
            <w:lang w:val="en-US"/>
          </w:rPr>
          <w:t>n</w:t>
        </w:r>
      </w:ins>
      <w:ins w:id="101" w:author="Hyun-Koo Yang (Samsung)" w:date="2021-06-17T12:56:00Z">
        <w:r w:rsidR="00F12832">
          <w:rPr>
            <w:lang w:val="en-US"/>
          </w:rPr>
          <w:t xml:space="preserve"> be sent over RTP/UDP/IP</w:t>
        </w:r>
      </w:ins>
      <w:ins w:id="102" w:author="Hyun-Koo Yang (Samsung)" w:date="2021-06-17T12:57:00Z">
        <w:r w:rsidR="00F12832">
          <w:rPr>
            <w:lang w:val="en-US"/>
          </w:rPr>
          <w:t>.</w:t>
        </w:r>
      </w:ins>
      <w:ins w:id="103" w:author="Hyun-Koo Yang (Samsung)" w:date="2021-06-17T12:53:00Z">
        <w:r w:rsidR="008238AC">
          <w:rPr>
            <w:lang w:val="en-US"/>
          </w:rPr>
          <w:t xml:space="preserve"> </w:t>
        </w:r>
      </w:ins>
    </w:p>
    <w:p w14:paraId="6C68074D" w14:textId="0AE0707F" w:rsidR="003F232E" w:rsidRPr="003F232E" w:rsidRDefault="002A70D2" w:rsidP="00E93E28">
      <w:pPr>
        <w:pStyle w:val="B1"/>
        <w:rPr>
          <w:ins w:id="104" w:author="Hyun-Koo Yang (Samsung)" w:date="2021-06-17T12:43:00Z"/>
          <w:lang w:eastAsia="ko-KR"/>
        </w:rPr>
      </w:pPr>
      <w:ins w:id="105" w:author="Hyun-Koo Yang (Samsung)" w:date="2021-06-17T12:43:00Z">
        <w:r>
          <w:t>-</w:t>
        </w:r>
        <w:r>
          <w:tab/>
        </w:r>
      </w:ins>
      <w:ins w:id="106" w:author="Hyun-Koo Yang (Samsung)" w:date="2021-06-17T12:58:00Z">
        <w:r w:rsidR="00F12832">
          <w:t xml:space="preserve">AR immersive media </w:t>
        </w:r>
      </w:ins>
      <w:ins w:id="107" w:author="Hyun-Koo Yang (Samsung)" w:date="2021-06-21T17:29:00Z">
        <w:r w:rsidR="00205883">
          <w:t xml:space="preserve">format </w:t>
        </w:r>
        <w:r w:rsidR="00205883" w:rsidRPr="00752848">
          <w:rPr>
            <w:rFonts w:eastAsia="맑은 고딕"/>
            <w:lang w:val="en-US"/>
          </w:rPr>
          <w:t>(e.g. point clouds, triangular/polygon meshes</w:t>
        </w:r>
        <w:r w:rsidR="00205883" w:rsidRPr="00752848">
          <w:rPr>
            <w:rFonts w:eastAsia="맑은 고딕"/>
          </w:rPr>
          <w:t>)</w:t>
        </w:r>
        <w:r w:rsidR="00205883">
          <w:rPr>
            <w:rFonts w:eastAsia="맑은 고딕"/>
          </w:rPr>
          <w:t xml:space="preserve"> c</w:t>
        </w:r>
      </w:ins>
      <w:ins w:id="108" w:author="Hyun-Koo Yang (Samsung)" w:date="2021-06-17T12:58:00Z">
        <w:r w:rsidR="00F12832">
          <w:t xml:space="preserve">an be negotiated and configured using SDP. </w:t>
        </w:r>
      </w:ins>
    </w:p>
    <w:p w14:paraId="4DDC1424" w14:textId="77777777" w:rsidR="002A70D2" w:rsidRDefault="002A70D2" w:rsidP="002A70D2">
      <w:pPr>
        <w:rPr>
          <w:ins w:id="109" w:author="Hyun-Koo Yang (Samsung)" w:date="2021-06-17T12:43:00Z"/>
          <w:lang w:val="en-US" w:eastAsia="ko-KR"/>
        </w:rPr>
      </w:pPr>
      <w:ins w:id="110" w:author="Hyun-Koo Yang (Samsung)" w:date="2021-06-17T12:43:00Z">
        <w:r>
          <w:rPr>
            <w:lang w:val="en-US" w:eastAsia="ko-KR"/>
          </w:rPr>
          <w:t>Procedures</w:t>
        </w:r>
        <w:r>
          <w:rPr>
            <w:rFonts w:hint="eastAsia"/>
            <w:lang w:val="en-US" w:eastAsia="ko-KR"/>
          </w:rPr>
          <w:t>:</w:t>
        </w:r>
      </w:ins>
    </w:p>
    <w:p w14:paraId="0EFD8C36" w14:textId="7ED54D65" w:rsidR="002A70D2" w:rsidRDefault="00E93E28" w:rsidP="00077629">
      <w:pPr>
        <w:pStyle w:val="a8"/>
        <w:numPr>
          <w:ilvl w:val="0"/>
          <w:numId w:val="4"/>
        </w:numPr>
        <w:rPr>
          <w:ins w:id="111" w:author="Hyun-Koo Yang (Samsung)" w:date="2021-06-17T16:32:00Z"/>
          <w:lang w:eastAsia="ko-KR"/>
        </w:rPr>
      </w:pPr>
      <w:ins w:id="112" w:author="Hyun-Koo Yang (Samsung)" w:date="2021-06-17T16:20:00Z">
        <w:r>
          <w:rPr>
            <w:rFonts w:hint="eastAsia"/>
            <w:lang w:eastAsia="ko-KR"/>
          </w:rPr>
          <w:t>A STAR UE initiates a SIP INVITE request, containing the SDP offer with AR media capabilities.</w:t>
        </w:r>
      </w:ins>
    </w:p>
    <w:p w14:paraId="5AE7848F" w14:textId="2E836CBA" w:rsidR="000A647D" w:rsidRDefault="000A647D" w:rsidP="00077629">
      <w:pPr>
        <w:pStyle w:val="a8"/>
        <w:numPr>
          <w:ilvl w:val="0"/>
          <w:numId w:val="4"/>
        </w:numPr>
        <w:rPr>
          <w:ins w:id="113" w:author="Hyun-Koo Yang (Samsung)" w:date="2021-06-17T16:32:00Z"/>
          <w:lang w:eastAsia="ko-KR"/>
        </w:rPr>
      </w:pPr>
      <w:ins w:id="114" w:author="Hyun-Koo Yang (Samsung)" w:date="2021-06-17T16:32:00Z">
        <w:r>
          <w:rPr>
            <w:lang w:eastAsia="ko-KR"/>
          </w:rPr>
          <w:t>The call propagates to the terminating STAR UE.</w:t>
        </w:r>
      </w:ins>
    </w:p>
    <w:p w14:paraId="02EEEB73" w14:textId="6317EABF" w:rsidR="000A647D" w:rsidRDefault="000A647D" w:rsidP="00077629">
      <w:pPr>
        <w:pStyle w:val="a8"/>
        <w:numPr>
          <w:ilvl w:val="0"/>
          <w:numId w:val="4"/>
        </w:numPr>
        <w:rPr>
          <w:ins w:id="115" w:author="Hyun-Koo Yang (Samsung)" w:date="2021-06-17T16:34:00Z"/>
          <w:lang w:eastAsia="ko-KR"/>
        </w:rPr>
      </w:pPr>
      <w:ins w:id="116" w:author="Hyun-Koo Yang (Samsung)" w:date="2021-06-17T16:33:00Z">
        <w:r>
          <w:rPr>
            <w:lang w:eastAsia="ko-KR"/>
          </w:rPr>
          <w:t>The called party’s STAR UE returns an SDP answer in a SIP 183 progress message.</w:t>
        </w:r>
      </w:ins>
      <w:ins w:id="117" w:author="Hyun-Koo Yang (Samsung)" w:date="2021-06-17T16:40:00Z">
        <w:r>
          <w:rPr>
            <w:lang w:eastAsia="ko-KR"/>
          </w:rPr>
          <w:t xml:space="preserve"> The P-CSCF uses the SDP answer to </w:t>
        </w:r>
      </w:ins>
      <w:ins w:id="118" w:author="Hyun-Koo Yang (Samsung)" w:date="2021-06-17T16:43:00Z">
        <w:r w:rsidR="00706C4B">
          <w:rPr>
            <w:lang w:eastAsia="ko-KR"/>
          </w:rPr>
          <w:t xml:space="preserve">allocate </w:t>
        </w:r>
      </w:ins>
      <w:ins w:id="119" w:author="Hyun-Koo Yang (Samsung)" w:date="2021-06-17T16:42:00Z">
        <w:r w:rsidR="00706C4B">
          <w:rPr>
            <w:lang w:eastAsia="ko-KR"/>
          </w:rPr>
          <w:t>the required resources.</w:t>
        </w:r>
      </w:ins>
    </w:p>
    <w:p w14:paraId="33DC8759" w14:textId="2795941B" w:rsidR="000A647D" w:rsidRDefault="000A647D" w:rsidP="00077629">
      <w:pPr>
        <w:pStyle w:val="a8"/>
        <w:numPr>
          <w:ilvl w:val="0"/>
          <w:numId w:val="4"/>
        </w:numPr>
        <w:rPr>
          <w:ins w:id="120" w:author="Hyun-Koo Yang (Samsung)" w:date="2021-06-17T16:45:00Z"/>
          <w:lang w:eastAsia="ko-KR"/>
        </w:rPr>
      </w:pPr>
      <w:ins w:id="121" w:author="Hyun-Koo Yang (Samsung)" w:date="2021-06-17T16:35:00Z">
        <w:r>
          <w:rPr>
            <w:lang w:eastAsia="ko-KR"/>
          </w:rPr>
          <w:t xml:space="preserve">The originating STAR UE generate a PRACK which is </w:t>
        </w:r>
      </w:ins>
      <w:ins w:id="122" w:author="Hyun-Koo Yang (Samsung)" w:date="2021-06-17T16:36:00Z">
        <w:r>
          <w:rPr>
            <w:lang w:eastAsia="ko-KR"/>
          </w:rPr>
          <w:t>transited</w:t>
        </w:r>
      </w:ins>
      <w:ins w:id="123" w:author="Hyun-Koo Yang (Samsung)" w:date="2021-06-17T16:35:00Z">
        <w:r>
          <w:rPr>
            <w:lang w:eastAsia="ko-KR"/>
          </w:rPr>
          <w:t xml:space="preserve"> </w:t>
        </w:r>
      </w:ins>
      <w:ins w:id="124" w:author="Hyun-Koo Yang (Samsung)" w:date="2021-06-17T16:36:00Z">
        <w:r>
          <w:rPr>
            <w:lang w:eastAsia="ko-KR"/>
          </w:rPr>
          <w:t>to the terminating side of the call.</w:t>
        </w:r>
      </w:ins>
    </w:p>
    <w:p w14:paraId="305F86CF" w14:textId="0D56D37F" w:rsidR="00706C4B" w:rsidRDefault="00706C4B" w:rsidP="00077629">
      <w:pPr>
        <w:pStyle w:val="a8"/>
        <w:numPr>
          <w:ilvl w:val="0"/>
          <w:numId w:val="4"/>
        </w:numPr>
        <w:rPr>
          <w:ins w:id="125" w:author="Hyun-Koo Yang (Samsung)" w:date="2021-06-17T16:49:00Z"/>
          <w:lang w:eastAsia="ko-KR"/>
        </w:rPr>
      </w:pPr>
      <w:ins w:id="126" w:author="Hyun-Koo Yang (Samsung)" w:date="2021-06-17T16:45:00Z">
        <w:r>
          <w:rPr>
            <w:lang w:eastAsia="ko-KR"/>
          </w:rPr>
          <w:lastRenderedPageBreak/>
          <w:t>The originating STAR UE receives an associated 200 OK (PRACK).</w:t>
        </w:r>
      </w:ins>
    </w:p>
    <w:p w14:paraId="56FC5606" w14:textId="6CB3F1F9" w:rsidR="006B6AA7" w:rsidRDefault="006B6AA7" w:rsidP="00077629">
      <w:pPr>
        <w:pStyle w:val="a8"/>
        <w:numPr>
          <w:ilvl w:val="0"/>
          <w:numId w:val="4"/>
        </w:numPr>
        <w:rPr>
          <w:ins w:id="127" w:author="Hyun-Koo Yang (Samsung)" w:date="2021-06-17T16:51:00Z"/>
          <w:lang w:eastAsia="ko-KR"/>
        </w:rPr>
      </w:pPr>
      <w:ins w:id="128" w:author="Hyun-Koo Yang (Samsung)" w:date="2021-06-17T16:50:00Z">
        <w:r>
          <w:rPr>
            <w:lang w:eastAsia="ko-KR"/>
          </w:rPr>
          <w:t xml:space="preserve">The STAR UE reserves internal resources to reflect the SDP answer and </w:t>
        </w:r>
      </w:ins>
      <w:ins w:id="129" w:author="Hyun-Koo Yang (Samsung)" w:date="2021-06-17T16:51:00Z">
        <w:r>
          <w:rPr>
            <w:lang w:eastAsia="ko-KR"/>
          </w:rPr>
          <w:t>configures media pipilines.</w:t>
        </w:r>
      </w:ins>
    </w:p>
    <w:p w14:paraId="4E56BD84" w14:textId="37842F4D" w:rsidR="006B6AA7" w:rsidRDefault="006B6AA7" w:rsidP="00077629">
      <w:pPr>
        <w:pStyle w:val="a8"/>
        <w:numPr>
          <w:ilvl w:val="0"/>
          <w:numId w:val="4"/>
        </w:numPr>
        <w:rPr>
          <w:ins w:id="130" w:author="Hyun-Koo Yang (Samsung)" w:date="2021-06-17T16:52:00Z"/>
          <w:lang w:eastAsia="ko-KR"/>
        </w:rPr>
      </w:pPr>
      <w:ins w:id="131" w:author="Hyun-Koo Yang (Samsung)" w:date="2021-06-17T16:51:00Z">
        <w:r>
          <w:rPr>
            <w:lang w:eastAsia="ko-KR"/>
          </w:rPr>
          <w:t>The STAR UE sends a SIP UPDATE message with a new SDP offer confirming the selected media parameters.</w:t>
        </w:r>
      </w:ins>
    </w:p>
    <w:p w14:paraId="651776A9" w14:textId="06B9C0F3" w:rsidR="00515438" w:rsidRDefault="00515438" w:rsidP="00077629">
      <w:pPr>
        <w:pStyle w:val="a8"/>
        <w:numPr>
          <w:ilvl w:val="0"/>
          <w:numId w:val="4"/>
        </w:numPr>
        <w:rPr>
          <w:ins w:id="132" w:author="Hyun-Koo Yang (Samsung)" w:date="2021-06-17T16:53:00Z"/>
          <w:lang w:eastAsia="ko-KR"/>
        </w:rPr>
      </w:pPr>
      <w:ins w:id="133" w:author="Hyun-Koo Yang (Samsung)" w:date="2021-06-17T16:52:00Z">
        <w:r>
          <w:rPr>
            <w:lang w:eastAsia="ko-KR"/>
          </w:rPr>
          <w:t>The 200 OK (UPDATE) response is received for the terminating STAR UE containing the SDP answer.</w:t>
        </w:r>
      </w:ins>
    </w:p>
    <w:p w14:paraId="1F2BDFC7" w14:textId="7F256952" w:rsidR="00515438" w:rsidRDefault="00515438" w:rsidP="00077629">
      <w:pPr>
        <w:pStyle w:val="a8"/>
        <w:numPr>
          <w:ilvl w:val="0"/>
          <w:numId w:val="4"/>
        </w:numPr>
        <w:rPr>
          <w:ins w:id="134" w:author="Hyun-Koo Yang (Samsung)" w:date="2021-06-17T16:54:00Z"/>
          <w:lang w:eastAsia="ko-KR"/>
        </w:rPr>
      </w:pPr>
      <w:ins w:id="135" w:author="Hyun-Koo Yang (Samsung)" w:date="2021-06-17T16:53:00Z">
        <w:r>
          <w:rPr>
            <w:lang w:eastAsia="ko-KR"/>
          </w:rPr>
          <w:t>The terminating STAR UE is now alerted and sends a SIP 180 Rin</w:t>
        </w:r>
      </w:ins>
      <w:ins w:id="136" w:author="Hyun-Koo Yang (Samsung)" w:date="2021-06-17T16:54:00Z">
        <w:r>
          <w:rPr>
            <w:lang w:eastAsia="ko-KR"/>
          </w:rPr>
          <w:t>ging response.</w:t>
        </w:r>
      </w:ins>
    </w:p>
    <w:p w14:paraId="59465C55" w14:textId="1AFCF6A6" w:rsidR="00515438" w:rsidRDefault="00515438" w:rsidP="00077629">
      <w:pPr>
        <w:pStyle w:val="a8"/>
        <w:numPr>
          <w:ilvl w:val="0"/>
          <w:numId w:val="4"/>
        </w:numPr>
        <w:rPr>
          <w:ins w:id="137" w:author="Hyun-Koo Yang (Samsung)" w:date="2021-06-17T16:56:00Z"/>
          <w:lang w:eastAsia="ko-KR"/>
        </w:rPr>
      </w:pPr>
      <w:ins w:id="138" w:author="Hyun-Koo Yang (Samsung)" w:date="2021-06-17T16:54:00Z">
        <w:r>
          <w:rPr>
            <w:lang w:eastAsia="ko-KR"/>
          </w:rPr>
          <w:t>When the called party</w:t>
        </w:r>
      </w:ins>
      <w:ins w:id="139" w:author="Hyun-Koo Yang (Samsung)" w:date="2021-06-17T16:55:00Z">
        <w:r>
          <w:rPr>
            <w:lang w:eastAsia="ko-KR"/>
          </w:rPr>
          <w:t>’s STAR UE has answered the call, it sends a 200 OK to the calling party STAR UE.</w:t>
        </w:r>
      </w:ins>
    </w:p>
    <w:p w14:paraId="4AA0A3B6" w14:textId="53032A00" w:rsidR="000A647D" w:rsidRDefault="00D65E79" w:rsidP="00077629">
      <w:pPr>
        <w:pStyle w:val="a8"/>
        <w:numPr>
          <w:ilvl w:val="0"/>
          <w:numId w:val="4"/>
        </w:numPr>
        <w:rPr>
          <w:ins w:id="140" w:author="Hyun-Koo Yang (Samsung)" w:date="2021-06-17T16:58:00Z"/>
        </w:rPr>
      </w:pPr>
      <w:ins w:id="141" w:author="Hyun-Koo Yang (Samsung)" w:date="2021-06-17T16:56:00Z">
        <w:r>
          <w:rPr>
            <w:lang w:eastAsia="ko-KR"/>
          </w:rPr>
          <w:t>The STAR UE receives the 200 OK, and sends a SIP ACK message to acknowledge that the call has been established.</w:t>
        </w:r>
      </w:ins>
    </w:p>
    <w:p w14:paraId="3B6F2821" w14:textId="02CB0F6E" w:rsidR="00D65E79" w:rsidRDefault="00D65E79" w:rsidP="00077629">
      <w:pPr>
        <w:pStyle w:val="a8"/>
        <w:numPr>
          <w:ilvl w:val="0"/>
          <w:numId w:val="4"/>
        </w:numPr>
        <w:rPr>
          <w:ins w:id="142" w:author="Hyun-Koo Yang (Samsung)" w:date="2021-06-17T18:13:00Z"/>
        </w:rPr>
      </w:pPr>
      <w:ins w:id="143" w:author="Hyun-Koo Yang (Samsung)" w:date="2021-06-17T16:58:00Z">
        <w:r>
          <w:rPr>
            <w:lang w:eastAsia="ko-KR"/>
          </w:rPr>
          <w:t xml:space="preserve">The STAR UE </w:t>
        </w:r>
      </w:ins>
      <w:ins w:id="144" w:author="Hyun-Koo Yang (Samsung)" w:date="2021-06-17T17:01:00Z">
        <w:r>
          <w:rPr>
            <w:lang w:eastAsia="ko-KR"/>
          </w:rPr>
          <w:t>processes the immersive media to be transmitted</w:t>
        </w:r>
      </w:ins>
      <w:ins w:id="145" w:author="Hyun-Koo Yang (Samsung)" w:date="2021-06-17T17:03:00Z">
        <w:r w:rsidR="000E0B5E">
          <w:rPr>
            <w:lang w:eastAsia="ko-KR"/>
          </w:rPr>
          <w:t>.</w:t>
        </w:r>
      </w:ins>
    </w:p>
    <w:p w14:paraId="431B96D3" w14:textId="6BFBB35C" w:rsidR="002E6697" w:rsidRDefault="002E6697" w:rsidP="00F5126A">
      <w:pPr>
        <w:pStyle w:val="a8"/>
        <w:numPr>
          <w:ilvl w:val="0"/>
          <w:numId w:val="5"/>
        </w:numPr>
        <w:rPr>
          <w:ins w:id="146" w:author="Hyun-Koo Yang (Samsung)" w:date="2021-06-17T18:16:00Z"/>
        </w:rPr>
      </w:pPr>
      <w:ins w:id="147" w:author="Hyun-Koo Yang (Samsung)" w:date="2021-06-17T18:16:00Z">
        <w:r>
          <w:rPr>
            <w:rFonts w:hint="eastAsia"/>
            <w:lang w:eastAsia="ko-KR"/>
          </w:rPr>
          <w:t xml:space="preserve">The AR runtime </w:t>
        </w:r>
        <w:r>
          <w:rPr>
            <w:lang w:eastAsia="ko-KR"/>
          </w:rPr>
          <w:t>function</w:t>
        </w:r>
        <w:r>
          <w:rPr>
            <w:rFonts w:hint="eastAsia"/>
            <w:lang w:eastAsia="ko-KR"/>
          </w:rPr>
          <w:t xml:space="preserve"> </w:t>
        </w:r>
        <w:r>
          <w:rPr>
            <w:lang w:eastAsia="ko-KR"/>
          </w:rPr>
          <w:t>captures and processes the immersive media to be sent.</w:t>
        </w:r>
      </w:ins>
    </w:p>
    <w:p w14:paraId="321CB726" w14:textId="0F2CE2FA" w:rsidR="002E6697" w:rsidRDefault="002E6697" w:rsidP="00F5126A">
      <w:pPr>
        <w:pStyle w:val="a8"/>
        <w:numPr>
          <w:ilvl w:val="0"/>
          <w:numId w:val="5"/>
        </w:numPr>
        <w:rPr>
          <w:ins w:id="148" w:author="Hyun-Koo Yang (Samsung)" w:date="2021-06-17T18:19:00Z"/>
        </w:rPr>
      </w:pPr>
      <w:ins w:id="149" w:author="Hyun-Koo Yang (Samsung)" w:date="2021-06-17T18:17:00Z">
        <w:r>
          <w:rPr>
            <w:lang w:eastAsia="ko-KR"/>
          </w:rPr>
          <w:t xml:space="preserve">The </w:t>
        </w:r>
      </w:ins>
      <w:ins w:id="150" w:author="Hyun-Koo Yang (Samsung)" w:date="2021-06-17T18:18:00Z">
        <w:r>
          <w:rPr>
            <w:lang w:eastAsia="ko-KR"/>
          </w:rPr>
          <w:t>AR runtime function passes the immersive media data to the AR-MTSI client.</w:t>
        </w:r>
      </w:ins>
    </w:p>
    <w:p w14:paraId="480C3A68" w14:textId="1DCA0606" w:rsidR="002E6697" w:rsidRDefault="002E6697" w:rsidP="00F5126A">
      <w:pPr>
        <w:pStyle w:val="a8"/>
        <w:numPr>
          <w:ilvl w:val="0"/>
          <w:numId w:val="5"/>
        </w:numPr>
        <w:rPr>
          <w:ins w:id="151" w:author="Hyun-Koo Yang (Samsung)" w:date="2021-06-21T17:51:00Z"/>
        </w:rPr>
      </w:pPr>
      <w:ins w:id="152" w:author="Hyun-Koo Yang (Samsung)" w:date="2021-06-17T18:19:00Z">
        <w:r>
          <w:rPr>
            <w:lang w:eastAsia="ko-KR"/>
          </w:rPr>
          <w:t>The AR-MTSI client encodes the immersive media to be sent to the called party</w:t>
        </w:r>
      </w:ins>
      <w:ins w:id="153" w:author="Hyun-Koo Yang (Samsung)" w:date="2021-06-17T18:20:00Z">
        <w:r>
          <w:rPr>
            <w:lang w:eastAsia="ko-KR"/>
          </w:rPr>
          <w:t>’s STAR UE.</w:t>
        </w:r>
      </w:ins>
    </w:p>
    <w:p w14:paraId="6A55C482" w14:textId="7875F6CF" w:rsidR="00CC0098" w:rsidRPr="00CC0098" w:rsidRDefault="00CC0098" w:rsidP="00CC0098">
      <w:pPr>
        <w:pStyle w:val="a8"/>
        <w:rPr>
          <w:ins w:id="154" w:author="Hyun-Koo Yang (Samsung)" w:date="2021-06-17T17:01:00Z"/>
        </w:rPr>
      </w:pPr>
      <w:ins w:id="155" w:author="Hyun-Koo Yang (Samsung)" w:date="2021-06-21T17:52:00Z">
        <w:r>
          <w:rPr>
            <w:lang w:eastAsia="ko-KR"/>
          </w:rPr>
          <w:t>NOTE: The capturing can be done by an external camera. In that case, the processing and encoding can be done outside STAR UE (i.e. AR-MTSI client)</w:t>
        </w:r>
      </w:ins>
    </w:p>
    <w:p w14:paraId="3A94F770" w14:textId="773601E3" w:rsidR="00D65E79" w:rsidRDefault="000E0B5E" w:rsidP="00F5126A">
      <w:pPr>
        <w:pStyle w:val="a8"/>
        <w:numPr>
          <w:ilvl w:val="0"/>
          <w:numId w:val="4"/>
        </w:numPr>
        <w:rPr>
          <w:ins w:id="156" w:author="Hyun-Koo Yang (Samsung)" w:date="2021-06-17T17:03:00Z"/>
        </w:rPr>
      </w:pPr>
      <w:ins w:id="157" w:author="Hyun-Koo Yang (Samsung)" w:date="2021-06-17T17:02:00Z">
        <w:r>
          <w:rPr>
            <w:lang w:eastAsia="ko-KR"/>
          </w:rPr>
          <w:t>The STAR UE has an AR call estabilished with AR media traffic.</w:t>
        </w:r>
      </w:ins>
    </w:p>
    <w:p w14:paraId="6DF36928" w14:textId="5CFE110B" w:rsidR="000E0B5E" w:rsidRDefault="000E0B5E" w:rsidP="00F5126A">
      <w:pPr>
        <w:pStyle w:val="a8"/>
        <w:numPr>
          <w:ilvl w:val="0"/>
          <w:numId w:val="4"/>
        </w:numPr>
        <w:rPr>
          <w:ins w:id="158" w:author="Hyun-Koo Yang (Samsung)" w:date="2021-06-17T18:20:00Z"/>
        </w:rPr>
      </w:pPr>
      <w:ins w:id="159" w:author="Hyun-Koo Yang (Samsung)" w:date="2021-06-17T17:03:00Z">
        <w:r>
          <w:rPr>
            <w:lang w:eastAsia="ko-KR"/>
          </w:rPr>
          <w:t>The STAR UE processes the received immersive media.</w:t>
        </w:r>
      </w:ins>
    </w:p>
    <w:p w14:paraId="79A5CF5A" w14:textId="45614F28" w:rsidR="002E6697" w:rsidRDefault="002E6697" w:rsidP="00F5126A">
      <w:pPr>
        <w:pStyle w:val="a8"/>
        <w:numPr>
          <w:ilvl w:val="0"/>
          <w:numId w:val="6"/>
        </w:numPr>
        <w:rPr>
          <w:ins w:id="160" w:author="Hyun-Koo Yang (Samsung)" w:date="2021-06-17T18:20:00Z"/>
        </w:rPr>
      </w:pPr>
      <w:ins w:id="161" w:author="Hyun-Koo Yang (Samsung)" w:date="2021-06-17T18:20:00Z">
        <w:r>
          <w:rPr>
            <w:rFonts w:hint="eastAsia"/>
            <w:lang w:eastAsia="ko-KR"/>
          </w:rPr>
          <w:t xml:space="preserve">The </w:t>
        </w:r>
      </w:ins>
      <w:ins w:id="162" w:author="Hyun-Koo Yang (Samsung)" w:date="2021-06-17T18:21:00Z">
        <w:r>
          <w:rPr>
            <w:lang w:eastAsia="ko-KR"/>
          </w:rPr>
          <w:t xml:space="preserve">AR-MTSI client decodes and process the </w:t>
        </w:r>
        <w:r>
          <w:rPr>
            <w:rFonts w:hint="eastAsia"/>
            <w:lang w:eastAsia="ko-KR"/>
          </w:rPr>
          <w:t>received immersive media</w:t>
        </w:r>
      </w:ins>
      <w:ins w:id="163" w:author="Hyun-Koo Yang (Samsung)" w:date="2021-06-17T18:20:00Z">
        <w:r>
          <w:rPr>
            <w:lang w:eastAsia="ko-KR"/>
          </w:rPr>
          <w:t>.</w:t>
        </w:r>
      </w:ins>
    </w:p>
    <w:p w14:paraId="69109A2B" w14:textId="41FEAF35" w:rsidR="002E6697" w:rsidRDefault="002E6697" w:rsidP="00F5126A">
      <w:pPr>
        <w:pStyle w:val="a8"/>
        <w:numPr>
          <w:ilvl w:val="0"/>
          <w:numId w:val="6"/>
        </w:numPr>
        <w:rPr>
          <w:ins w:id="164" w:author="Hyun-Koo Yang (Samsung)" w:date="2021-06-21T18:16:00Z"/>
        </w:rPr>
      </w:pPr>
      <w:ins w:id="165" w:author="Hyun-Koo Yang (Samsung)" w:date="2021-06-17T18:20:00Z">
        <w:r>
          <w:rPr>
            <w:lang w:eastAsia="ko-KR"/>
          </w:rPr>
          <w:t>The AR-MTSI client passes the immersive media data to the Scene Manager.</w:t>
        </w:r>
      </w:ins>
    </w:p>
    <w:p w14:paraId="62946655" w14:textId="2C57DAD3" w:rsidR="00050DE3" w:rsidRDefault="00050DE3" w:rsidP="00F5126A">
      <w:pPr>
        <w:pStyle w:val="a8"/>
        <w:numPr>
          <w:ilvl w:val="0"/>
          <w:numId w:val="6"/>
        </w:numPr>
        <w:rPr>
          <w:ins w:id="166" w:author="Hyun-Koo Yang (Samsung)" w:date="2021-06-17T18:20:00Z"/>
        </w:rPr>
      </w:pPr>
      <w:ins w:id="167" w:author="Hyun-Koo Yang (Samsung)" w:date="2021-06-21T18:16:00Z">
        <w:r>
          <w:rPr>
            <w:lang w:eastAsia="ko-KR"/>
          </w:rPr>
          <w:t>The Scene Manager renders the immersive media, which includes the registration of the AR content into the real world accordingly.</w:t>
        </w:r>
      </w:ins>
    </w:p>
    <w:p w14:paraId="5F4B2E5C" w14:textId="77777777" w:rsidR="00F5126A" w:rsidRDefault="00F5126A" w:rsidP="00F5126A">
      <w:pPr>
        <w:pStyle w:val="a8"/>
        <w:rPr>
          <w:ins w:id="168" w:author="Hyun-Koo Yang (Samsung)" w:date="2021-06-17T12:43:00Z"/>
        </w:rPr>
      </w:pPr>
    </w:p>
    <w:p w14:paraId="2C8583C4" w14:textId="62CA631D" w:rsidR="00F5126A" w:rsidRDefault="00F5126A" w:rsidP="00F5126A">
      <w:pPr>
        <w:rPr>
          <w:ins w:id="169" w:author="Hyun-Koo Yang (Samsung)" w:date="2021-06-17T18:36:00Z"/>
          <w:rFonts w:eastAsia="맑은 고딕"/>
        </w:rPr>
      </w:pPr>
      <w:ins w:id="170" w:author="Hyun-Koo Yang (Samsung)" w:date="2021-06-17T18:36:00Z">
        <w:r>
          <w:rPr>
            <w:rFonts w:eastAsia="맑은 고딕"/>
          </w:rPr>
          <w:t>Figure 6.5.4-2 illustrates the procedure diaram for an immersive AR two party call using STAR UEs including an AR-</w:t>
        </w:r>
      </w:ins>
      <w:ins w:id="171" w:author="Hyun-Koo Yang (Samsung)" w:date="2021-06-17T18:37:00Z">
        <w:r>
          <w:rPr>
            <w:rFonts w:eastAsia="맑은 고딕"/>
          </w:rPr>
          <w:t>DC</w:t>
        </w:r>
      </w:ins>
      <w:ins w:id="172" w:author="Hyun-Koo Yang (Samsung)" w:date="2021-06-17T18:36:00Z">
        <w:r>
          <w:rPr>
            <w:rFonts w:eastAsia="맑은 고딕"/>
          </w:rPr>
          <w:t>MTSI client.</w:t>
        </w:r>
      </w:ins>
    </w:p>
    <w:p w14:paraId="5E37BEA3" w14:textId="370D073D" w:rsidR="002A70D2" w:rsidRDefault="00F5126A" w:rsidP="00207F79">
      <w:pPr>
        <w:rPr>
          <w:ins w:id="173" w:author="Hyun-Koo Yang (Samsung)" w:date="2021-06-17T18:38:00Z"/>
          <w:rFonts w:eastAsia="맑은 고딕"/>
        </w:rPr>
      </w:pPr>
      <w:ins w:id="174" w:author="Hyun-Koo Yang (Samsung)" w:date="2021-06-17T18:37:00Z">
        <w:r>
          <w:rPr>
            <w:rFonts w:eastAsia="맑은 고딕"/>
          </w:rPr>
          <w:object w:dxaOrig="13215" w:dyaOrig="14805" w14:anchorId="731ECC9B">
            <v:shape id="_x0000_i1028" type="#_x0000_t75" style="width:477pt;height:533.5pt" o:ole="">
              <v:imagedata r:id="rId19" o:title=""/>
            </v:shape>
            <o:OLEObject Type="Embed" ProgID="Mscgen.Chart" ShapeID="_x0000_i1028" DrawAspect="Content" ObjectID="_1685805093" r:id="rId20"/>
          </w:object>
        </w:r>
      </w:ins>
    </w:p>
    <w:p w14:paraId="646FC56F" w14:textId="0196350E" w:rsidR="00F5126A" w:rsidRDefault="00F5126A" w:rsidP="00F5126A">
      <w:pPr>
        <w:jc w:val="center"/>
        <w:rPr>
          <w:ins w:id="175" w:author="Hyun-Koo Yang (Samsung)" w:date="2021-06-17T18:39:00Z"/>
          <w:rFonts w:eastAsia="맑은 고딕"/>
        </w:rPr>
      </w:pPr>
      <w:ins w:id="176" w:author="Hyun-Koo Yang (Samsung)" w:date="2021-06-17T18:39:00Z">
        <w:r w:rsidRPr="00752848">
          <w:rPr>
            <w:rFonts w:ascii="Arial" w:eastAsia="맑은 고딕" w:hAnsi="Arial" w:hint="eastAsia"/>
            <w:b/>
            <w:lang w:eastAsia="ko-KR"/>
          </w:rPr>
          <w:t>Figure</w:t>
        </w:r>
        <w:r w:rsidRPr="00752848">
          <w:rPr>
            <w:rFonts w:ascii="Arial" w:eastAsia="맑은 고딕" w:hAnsi="Arial"/>
            <w:b/>
            <w:lang w:eastAsia="ko-KR"/>
          </w:rPr>
          <w:t xml:space="preserve"> 6.5.</w:t>
        </w:r>
        <w:r>
          <w:rPr>
            <w:rFonts w:ascii="Arial" w:eastAsia="맑은 고딕" w:hAnsi="Arial"/>
            <w:b/>
            <w:lang w:eastAsia="ko-KR"/>
          </w:rPr>
          <w:t>4</w:t>
        </w:r>
        <w:r w:rsidRPr="00752848">
          <w:rPr>
            <w:rFonts w:ascii="Arial" w:eastAsia="맑은 고딕" w:hAnsi="Arial"/>
            <w:b/>
            <w:lang w:eastAsia="ko-KR"/>
          </w:rPr>
          <w:t>-</w:t>
        </w:r>
        <w:r>
          <w:rPr>
            <w:rFonts w:ascii="Arial" w:eastAsia="맑은 고딕" w:hAnsi="Arial"/>
            <w:b/>
            <w:lang w:eastAsia="ko-KR"/>
          </w:rPr>
          <w:t>2</w:t>
        </w:r>
        <w:r w:rsidRPr="00752848">
          <w:rPr>
            <w:rFonts w:ascii="Arial" w:eastAsia="맑은 고딕" w:hAnsi="Arial"/>
            <w:b/>
            <w:lang w:eastAsia="ko-KR"/>
          </w:rPr>
          <w:t xml:space="preserve">: </w:t>
        </w:r>
        <w:r>
          <w:rPr>
            <w:rFonts w:ascii="Arial" w:eastAsia="맑은 고딕" w:hAnsi="Arial"/>
            <w:b/>
            <w:lang w:eastAsia="ko-KR"/>
          </w:rPr>
          <w:t>AR-DCMTSI client to AR-DCMTSI client call establishment (STAR UE)</w:t>
        </w:r>
      </w:ins>
    </w:p>
    <w:p w14:paraId="09DB7EBD" w14:textId="4499C864" w:rsidR="00F5126A" w:rsidRPr="00F5126A" w:rsidRDefault="00F5126A" w:rsidP="00207F79">
      <w:pPr>
        <w:rPr>
          <w:ins w:id="177" w:author="Hyun-Koo Yang (Samsung)" w:date="2021-06-17T18:38:00Z"/>
          <w:rFonts w:eastAsia="맑은 고딕"/>
        </w:rPr>
      </w:pPr>
    </w:p>
    <w:p w14:paraId="31A7FCD3" w14:textId="77777777" w:rsidR="00F5126A" w:rsidRDefault="00F5126A" w:rsidP="00F5126A">
      <w:pPr>
        <w:rPr>
          <w:ins w:id="178" w:author="Hyun-Koo Yang (Samsung)" w:date="2021-06-17T18:38:00Z"/>
          <w:lang w:val="en-US"/>
        </w:rPr>
      </w:pPr>
      <w:ins w:id="179" w:author="Hyun-Koo Yang (Samsung)" w:date="2021-06-17T18:38:00Z">
        <w:r>
          <w:rPr>
            <w:lang w:val="en-US"/>
          </w:rPr>
          <w:t>Assumptions</w:t>
        </w:r>
        <w:r>
          <w:rPr>
            <w:rFonts w:hint="eastAsia"/>
            <w:lang w:val="en-US"/>
          </w:rPr>
          <w:t>:</w:t>
        </w:r>
      </w:ins>
    </w:p>
    <w:p w14:paraId="149AE626" w14:textId="77777777" w:rsidR="00F5126A" w:rsidRDefault="00F5126A" w:rsidP="00F5126A">
      <w:pPr>
        <w:pStyle w:val="B1"/>
        <w:rPr>
          <w:ins w:id="180" w:author="Hyun-Koo Yang (Samsung)" w:date="2021-06-17T18:38:00Z"/>
        </w:rPr>
      </w:pPr>
      <w:ins w:id="181" w:author="Hyun-Koo Yang (Samsung)" w:date="2021-06-17T18:38:00Z">
        <w:r w:rsidRPr="00D74ACF">
          <w:rPr>
            <w:lang w:val="en-US"/>
          </w:rPr>
          <w:t>-</w:t>
        </w:r>
        <w:r w:rsidRPr="00D74ACF">
          <w:rPr>
            <w:lang w:val="en-US"/>
          </w:rPr>
          <w:tab/>
        </w:r>
        <w:r>
          <w:rPr>
            <w:lang w:val="en-US"/>
          </w:rPr>
          <w:t xml:space="preserve">AR immersive media can be sent over RTP/UDP/IP. </w:t>
        </w:r>
      </w:ins>
    </w:p>
    <w:p w14:paraId="5A0DECF7" w14:textId="77777777" w:rsidR="00F5126A" w:rsidRDefault="00F5126A" w:rsidP="00F5126A">
      <w:pPr>
        <w:pStyle w:val="B1"/>
        <w:rPr>
          <w:ins w:id="182" w:author="Hyun-Koo Yang (Samsung)" w:date="2021-06-17T18:40:00Z"/>
        </w:rPr>
      </w:pPr>
      <w:ins w:id="183" w:author="Hyun-Koo Yang (Samsung)" w:date="2021-06-17T18:38:00Z">
        <w:r>
          <w:t>-</w:t>
        </w:r>
        <w:r>
          <w:tab/>
          <w:t>AR immersive media can be negotiated and configured using SDP.</w:t>
        </w:r>
      </w:ins>
    </w:p>
    <w:p w14:paraId="157BFBD3" w14:textId="06D9158D" w:rsidR="00F5126A" w:rsidRPr="003F232E" w:rsidRDefault="00F5126A" w:rsidP="00F5126A">
      <w:pPr>
        <w:pStyle w:val="B1"/>
        <w:rPr>
          <w:ins w:id="184" w:author="Hyun-Koo Yang (Samsung)" w:date="2021-06-17T18:38:00Z"/>
        </w:rPr>
      </w:pPr>
      <w:ins w:id="185" w:author="Hyun-Koo Yang (Samsung)" w:date="2021-06-17T18:40:00Z">
        <w:r>
          <w:t>-</w:t>
        </w:r>
        <w:r>
          <w:tab/>
          <w:t xml:space="preserve">A data channel application can provide </w:t>
        </w:r>
      </w:ins>
      <w:ins w:id="186" w:author="Hyun-Koo Yang (Samsung)" w:date="2021-06-21T17:55:00Z">
        <w:r w:rsidR="00CC0098">
          <w:t xml:space="preserve">rich user </w:t>
        </w:r>
      </w:ins>
      <w:ins w:id="187" w:author="Hyun-Koo Yang (Samsung)" w:date="2021-06-17T18:51:00Z">
        <w:r w:rsidR="00087C98">
          <w:t>experience</w:t>
        </w:r>
      </w:ins>
      <w:ins w:id="188" w:author="Hyun-Koo Yang (Samsung)" w:date="2021-06-21T17:55:00Z">
        <w:r w:rsidR="00CC0098">
          <w:t>s</w:t>
        </w:r>
      </w:ins>
      <w:ins w:id="189" w:author="Hyun-Koo Yang (Samsung)" w:date="2021-06-17T18:51:00Z">
        <w:r w:rsidR="00087C98">
          <w:t xml:space="preserve"> </w:t>
        </w:r>
      </w:ins>
      <w:ins w:id="190" w:author="Hyun-Koo Yang (Samsung)" w:date="2021-06-17T18:50:00Z">
        <w:r w:rsidR="00087C98">
          <w:t xml:space="preserve">by utilizing both user’s underlying </w:t>
        </w:r>
      </w:ins>
      <w:ins w:id="191" w:author="Hyun-Koo Yang (Samsung)" w:date="2021-06-17T18:42:00Z">
        <w:r>
          <w:t>scene and pose</w:t>
        </w:r>
      </w:ins>
      <w:ins w:id="192" w:author="Hyun-Koo Yang (Samsung)" w:date="2021-06-21T17:55:00Z">
        <w:r w:rsidR="00CC0098">
          <w:t xml:space="preserve"> of objects representing users</w:t>
        </w:r>
      </w:ins>
      <w:ins w:id="193" w:author="Hyun-Koo Yang (Samsung)" w:date="2021-06-21T18:19:00Z">
        <w:r w:rsidR="00E06A9B">
          <w:t xml:space="preserve"> in the scene</w:t>
        </w:r>
      </w:ins>
      <w:ins w:id="194" w:author="Hyun-Koo Yang (Samsung)" w:date="2021-06-17T18:40:00Z">
        <w:r>
          <w:t>.</w:t>
        </w:r>
      </w:ins>
    </w:p>
    <w:p w14:paraId="50789416" w14:textId="77777777" w:rsidR="00F5126A" w:rsidRDefault="00F5126A" w:rsidP="00F5126A">
      <w:pPr>
        <w:rPr>
          <w:ins w:id="195" w:author="Hyun-Koo Yang (Samsung)" w:date="2021-06-17T18:38:00Z"/>
          <w:lang w:val="en-US" w:eastAsia="ko-KR"/>
        </w:rPr>
      </w:pPr>
      <w:ins w:id="196" w:author="Hyun-Koo Yang (Samsung)" w:date="2021-06-17T18:38:00Z">
        <w:r>
          <w:rPr>
            <w:lang w:val="en-US" w:eastAsia="ko-KR"/>
          </w:rPr>
          <w:t>Procedures</w:t>
        </w:r>
        <w:r>
          <w:rPr>
            <w:rFonts w:hint="eastAsia"/>
            <w:lang w:val="en-US" w:eastAsia="ko-KR"/>
          </w:rPr>
          <w:t>:</w:t>
        </w:r>
      </w:ins>
    </w:p>
    <w:p w14:paraId="3CD5DFF1" w14:textId="4A2E965B" w:rsidR="00F5126A" w:rsidRDefault="00F5126A" w:rsidP="00087C98">
      <w:pPr>
        <w:pStyle w:val="a8"/>
        <w:ind w:left="641" w:hanging="357"/>
        <w:rPr>
          <w:ins w:id="197" w:author="Hyun-Koo Yang (Samsung)" w:date="2021-06-17T18:38:00Z"/>
          <w:lang w:eastAsia="ko-KR"/>
        </w:rPr>
      </w:pPr>
      <w:ins w:id="198" w:author="Hyun-Koo Yang (Samsung)" w:date="2021-06-17T18:43:00Z">
        <w:r>
          <w:rPr>
            <w:lang w:eastAsia="ko-KR"/>
          </w:rPr>
          <w:lastRenderedPageBreak/>
          <w:t>1-1</w:t>
        </w:r>
      </w:ins>
      <w:ins w:id="199" w:author="Hyun-Koo Yang (Samsung)" w:date="2021-06-21T18:16:00Z">
        <w:r w:rsidR="00050DE3">
          <w:rPr>
            <w:lang w:eastAsia="ko-KR"/>
          </w:rPr>
          <w:t>4</w:t>
        </w:r>
      </w:ins>
      <w:ins w:id="200" w:author="Hyun-Koo Yang (Samsung)" w:date="2021-06-17T18:43:00Z">
        <w:r>
          <w:rPr>
            <w:lang w:eastAsia="ko-KR"/>
          </w:rPr>
          <w:t xml:space="preserve">: Same as the procedues for AR-MTSI </w:t>
        </w:r>
      </w:ins>
      <w:ins w:id="201" w:author="Hyun-Koo Yang (Samsung)" w:date="2021-06-17T18:44:00Z">
        <w:r>
          <w:rPr>
            <w:lang w:eastAsia="ko-KR"/>
          </w:rPr>
          <w:t>client</w:t>
        </w:r>
      </w:ins>
      <w:ins w:id="202" w:author="Hyun-Koo Yang (Samsung)" w:date="2021-06-17T18:43:00Z">
        <w:r>
          <w:rPr>
            <w:lang w:eastAsia="ko-KR"/>
          </w:rPr>
          <w:t xml:space="preserve"> </w:t>
        </w:r>
      </w:ins>
      <w:ins w:id="203" w:author="Hyun-Koo Yang (Samsung)" w:date="2021-06-17T18:44:00Z">
        <w:r>
          <w:rPr>
            <w:lang w:eastAsia="ko-KR"/>
          </w:rPr>
          <w:t>to AR-MTSI client call establishment except that the SDP</w:t>
        </w:r>
      </w:ins>
      <w:ins w:id="204" w:author="Hyun-Koo Yang (Samsung)" w:date="2021-06-17T18:45:00Z">
        <w:r>
          <w:rPr>
            <w:lang w:eastAsia="ko-KR"/>
          </w:rPr>
          <w:t xml:space="preserve"> contains a data channel media description for the bootstrap data channel</w:t>
        </w:r>
      </w:ins>
      <w:ins w:id="205" w:author="Hyun-Koo Yang (Samsung)" w:date="2021-06-17T18:38:00Z">
        <w:r>
          <w:rPr>
            <w:rFonts w:hint="eastAsia"/>
            <w:lang w:eastAsia="ko-KR"/>
          </w:rPr>
          <w:t>.</w:t>
        </w:r>
      </w:ins>
    </w:p>
    <w:p w14:paraId="73FCF31E" w14:textId="335615CD" w:rsidR="00F5126A" w:rsidRDefault="00F5126A" w:rsidP="00087C98">
      <w:pPr>
        <w:pStyle w:val="a8"/>
        <w:numPr>
          <w:ilvl w:val="0"/>
          <w:numId w:val="8"/>
        </w:numPr>
        <w:rPr>
          <w:ins w:id="206" w:author="Hyun-Koo Yang (Samsung)" w:date="2021-06-17T18:52:00Z"/>
          <w:lang w:eastAsia="ko-KR"/>
        </w:rPr>
      </w:pPr>
      <w:ins w:id="207" w:author="Hyun-Koo Yang (Samsung)" w:date="2021-06-17T18:38:00Z">
        <w:r>
          <w:rPr>
            <w:lang w:eastAsia="ko-KR"/>
          </w:rPr>
          <w:t xml:space="preserve">The </w:t>
        </w:r>
      </w:ins>
      <w:ins w:id="208" w:author="Hyun-Koo Yang (Samsung)" w:date="2021-06-17T18:55:00Z">
        <w:r w:rsidR="00087C98">
          <w:rPr>
            <w:lang w:eastAsia="ko-KR"/>
          </w:rPr>
          <w:t>STAR UE retrieve a data channel application through the bootstrap data channel.</w:t>
        </w:r>
      </w:ins>
    </w:p>
    <w:p w14:paraId="3666C0AC" w14:textId="77777777" w:rsidR="00BE268C" w:rsidRDefault="00BE268C" w:rsidP="00BE268C">
      <w:pPr>
        <w:pStyle w:val="a8"/>
        <w:numPr>
          <w:ilvl w:val="0"/>
          <w:numId w:val="8"/>
        </w:numPr>
        <w:rPr>
          <w:ins w:id="209" w:author="Hyun-Koo Yang (Samsung)" w:date="2021-06-17T19:03:00Z"/>
          <w:lang w:eastAsia="ko-KR"/>
        </w:rPr>
      </w:pPr>
      <w:ins w:id="210" w:author="Hyun-Koo Yang (Samsung)" w:date="2021-06-17T19:03:00Z">
        <w:r w:rsidRPr="00BE268C">
          <w:rPr>
            <w:lang w:eastAsia="ko-KR"/>
          </w:rPr>
          <w:t xml:space="preserve">Any additional data channels created and used by the data channel application itself are </w:t>
        </w:r>
        <w:r>
          <w:rPr>
            <w:lang w:eastAsia="ko-KR"/>
          </w:rPr>
          <w:t>requested.</w:t>
        </w:r>
      </w:ins>
    </w:p>
    <w:p w14:paraId="23E13B5B" w14:textId="23F5489C" w:rsidR="00BD6CCD" w:rsidRDefault="00BE268C" w:rsidP="00BE268C">
      <w:pPr>
        <w:pStyle w:val="a8"/>
        <w:numPr>
          <w:ilvl w:val="0"/>
          <w:numId w:val="8"/>
        </w:numPr>
        <w:rPr>
          <w:ins w:id="211" w:author="Hyun-Koo Yang (Samsung)" w:date="2021-06-17T19:07:00Z"/>
          <w:lang w:eastAsia="ko-KR"/>
        </w:rPr>
      </w:pPr>
      <w:ins w:id="212" w:author="Hyun-Koo Yang (Samsung)" w:date="2021-06-17T19:04:00Z">
        <w:r>
          <w:rPr>
            <w:lang w:eastAsia="ko-KR"/>
          </w:rPr>
          <w:t>The AR-DCMTSI client initiate SIP re-INVITE</w:t>
        </w:r>
      </w:ins>
      <w:ins w:id="213" w:author="Hyun-Koo Yang (Samsung)" w:date="2021-06-17T19:05:00Z">
        <w:r>
          <w:rPr>
            <w:lang w:eastAsia="ko-KR"/>
          </w:rPr>
          <w:t xml:space="preserve"> request, containing a</w:t>
        </w:r>
      </w:ins>
      <w:ins w:id="214" w:author="Hyun-Koo Yang (Samsung)" w:date="2021-06-17T19:11:00Z">
        <w:r w:rsidR="00BD6CCD">
          <w:rPr>
            <w:lang w:eastAsia="ko-KR"/>
          </w:rPr>
          <w:t>n updated</w:t>
        </w:r>
      </w:ins>
      <w:ins w:id="215" w:author="Hyun-Koo Yang (Samsung)" w:date="2021-06-17T19:05:00Z">
        <w:r>
          <w:rPr>
            <w:lang w:eastAsia="ko-KR"/>
          </w:rPr>
          <w:t xml:space="preserve"> SDP offer </w:t>
        </w:r>
      </w:ins>
      <w:ins w:id="216" w:author="Hyun-Koo Yang (Samsung)" w:date="2021-06-17T19:06:00Z">
        <w:r>
          <w:rPr>
            <w:lang w:eastAsia="ko-KR"/>
          </w:rPr>
          <w:t xml:space="preserve">to establish </w:t>
        </w:r>
        <w:r w:rsidRPr="00BE268C">
          <w:rPr>
            <w:lang w:eastAsia="ko-KR"/>
          </w:rPr>
          <w:t>those data channels</w:t>
        </w:r>
      </w:ins>
      <w:ins w:id="217" w:author="Hyun-Koo Yang (Samsung)" w:date="2021-06-17T19:07:00Z">
        <w:r w:rsidR="00BD6CCD">
          <w:rPr>
            <w:lang w:eastAsia="ko-KR"/>
          </w:rPr>
          <w:t>.</w:t>
        </w:r>
      </w:ins>
    </w:p>
    <w:p w14:paraId="1615BCF7" w14:textId="13EF431E" w:rsidR="00087C98" w:rsidRDefault="00BD6CCD" w:rsidP="00BE268C">
      <w:pPr>
        <w:pStyle w:val="a8"/>
        <w:numPr>
          <w:ilvl w:val="0"/>
          <w:numId w:val="8"/>
        </w:numPr>
        <w:rPr>
          <w:ins w:id="218" w:author="Hyun-Koo Yang (Samsung)" w:date="2021-06-17T19:12:00Z"/>
          <w:lang w:eastAsia="ko-KR"/>
        </w:rPr>
      </w:pPr>
      <w:ins w:id="219" w:author="Hyun-Koo Yang (Samsung)" w:date="2021-06-17T19:09:00Z">
        <w:r>
          <w:rPr>
            <w:lang w:eastAsia="ko-KR"/>
          </w:rPr>
          <w:t>The data channels for the data channel application has been established.</w:t>
        </w:r>
      </w:ins>
      <w:ins w:id="220" w:author="Hyun-Koo Yang (Samsung)" w:date="2021-06-17T19:01:00Z">
        <w:r w:rsidR="00BE268C">
          <w:rPr>
            <w:lang w:eastAsia="ko-KR"/>
          </w:rPr>
          <w:t xml:space="preserve"> </w:t>
        </w:r>
      </w:ins>
    </w:p>
    <w:p w14:paraId="5CEEA373" w14:textId="769C5348" w:rsidR="00BD6CCD" w:rsidRDefault="00A23653" w:rsidP="00BE268C">
      <w:pPr>
        <w:pStyle w:val="a8"/>
        <w:numPr>
          <w:ilvl w:val="0"/>
          <w:numId w:val="8"/>
        </w:numPr>
        <w:rPr>
          <w:ins w:id="221" w:author="Hyun-Koo Yang (Samsung)" w:date="2021-06-17T18:38:00Z"/>
          <w:lang w:eastAsia="ko-KR"/>
        </w:rPr>
      </w:pPr>
      <w:ins w:id="222" w:author="Hyun-Koo Yang (Samsung)" w:date="2021-06-17T19:17:00Z">
        <w:r>
          <w:rPr>
            <w:lang w:eastAsia="ko-KR"/>
          </w:rPr>
          <w:t xml:space="preserve">The established data channel can be used by </w:t>
        </w:r>
      </w:ins>
      <w:ins w:id="223" w:author="Hyun-Koo Yang (Samsung)" w:date="2021-06-17T19:18:00Z">
        <w:r>
          <w:rPr>
            <w:lang w:eastAsia="ko-KR"/>
          </w:rPr>
          <w:t>t</w:t>
        </w:r>
      </w:ins>
      <w:ins w:id="224" w:author="Hyun-Koo Yang (Samsung)" w:date="2021-06-17T19:12:00Z">
        <w:r w:rsidR="00BD6CCD">
          <w:rPr>
            <w:lang w:eastAsia="ko-KR"/>
          </w:rPr>
          <w:t>he data channel application JaveScript(s)</w:t>
        </w:r>
      </w:ins>
      <w:ins w:id="225" w:author="Hyun-Koo Yang (Samsung)" w:date="2021-06-17T19:18:00Z">
        <w:r>
          <w:rPr>
            <w:lang w:eastAsia="ko-KR"/>
          </w:rPr>
          <w:t>.</w:t>
        </w:r>
      </w:ins>
    </w:p>
    <w:p w14:paraId="5AA972DA" w14:textId="77777777" w:rsidR="00F5126A" w:rsidRPr="00F5126A" w:rsidRDefault="00F5126A" w:rsidP="00207F79">
      <w:pPr>
        <w:rPr>
          <w:rFonts w:eastAsia="맑은 고딕"/>
        </w:rPr>
      </w:pPr>
    </w:p>
    <w:p w14:paraId="0FEC9C77" w14:textId="78C65AC5" w:rsidR="00752848" w:rsidRPr="005E2EDA" w:rsidRDefault="00752848" w:rsidP="005E2EDA">
      <w:pPr>
        <w:keepNext/>
        <w:keepLines/>
        <w:spacing w:before="120"/>
        <w:ind w:left="1134" w:hanging="1134"/>
        <w:outlineLvl w:val="2"/>
        <w:rPr>
          <w:rFonts w:ascii="Arial" w:eastAsia="맑은 고딕" w:hAnsi="Arial"/>
          <w:sz w:val="28"/>
          <w:lang w:val="en-US" w:eastAsia="ko-KR"/>
        </w:rPr>
      </w:pPr>
      <w:ins w:id="226" w:author="Hyun-Koo Yang (Samsung)" w:date="2021-06-16T11:41:00Z">
        <w:r w:rsidRPr="00752848">
          <w:rPr>
            <w:rFonts w:ascii="Arial" w:eastAsia="맑은 고딕" w:hAnsi="Arial"/>
            <w:sz w:val="28"/>
            <w:lang w:val="en-US" w:eastAsia="ko-KR"/>
          </w:rPr>
          <w:t>6.5.</w:t>
        </w:r>
      </w:ins>
      <w:ins w:id="227" w:author="Hyun-Koo Yang (Samsung)" w:date="2021-06-16T11:42:00Z">
        <w:r>
          <w:rPr>
            <w:rFonts w:ascii="Arial" w:eastAsia="맑은 고딕" w:hAnsi="Arial"/>
            <w:sz w:val="28"/>
            <w:lang w:val="en-US" w:eastAsia="ko-KR"/>
          </w:rPr>
          <w:t>5</w:t>
        </w:r>
      </w:ins>
      <w:ins w:id="228" w:author="Hyun-Koo Yang (Samsung)" w:date="2021-06-16T11:41:00Z">
        <w:r w:rsidRPr="00752848">
          <w:rPr>
            <w:rFonts w:ascii="Arial" w:eastAsia="맑은 고딕" w:hAnsi="Arial"/>
            <w:sz w:val="28"/>
            <w:lang w:val="en-US" w:eastAsia="ko-KR"/>
          </w:rPr>
          <w:tab/>
        </w:r>
      </w:ins>
      <w:ins w:id="229" w:author="Hyun-Koo Yang (Samsung)" w:date="2021-06-16T11:42:00Z">
        <w:r>
          <w:rPr>
            <w:rFonts w:ascii="Arial" w:eastAsia="맑은 고딕" w:hAnsi="Arial"/>
            <w:sz w:val="28"/>
            <w:lang w:val="en-US" w:eastAsia="ko-KR"/>
          </w:rPr>
          <w:t>Contents formats and codecs</w:t>
        </w:r>
      </w:ins>
    </w:p>
    <w:p w14:paraId="52E0A132" w14:textId="61B6BD18" w:rsidR="00DB5954" w:rsidRDefault="00752848" w:rsidP="005E2EDA">
      <w:pPr>
        <w:keepNext/>
        <w:keepLines/>
        <w:spacing w:before="120"/>
        <w:ind w:left="1134" w:hanging="1134"/>
        <w:outlineLvl w:val="2"/>
        <w:rPr>
          <w:ins w:id="230" w:author="Hyun-Koo Yang (Samsung)" w:date="2021-06-16T11:41:00Z"/>
          <w:rFonts w:ascii="Arial" w:eastAsia="맑은 고딕" w:hAnsi="Arial"/>
          <w:sz w:val="28"/>
          <w:lang w:val="en-US" w:eastAsia="ko-KR"/>
        </w:rPr>
      </w:pPr>
      <w:ins w:id="231" w:author="Hyun-Koo Yang (Samsung)" w:date="2021-06-16T11:41:00Z">
        <w:r w:rsidRPr="00752848">
          <w:rPr>
            <w:rFonts w:ascii="Arial" w:eastAsia="맑은 고딕" w:hAnsi="Arial"/>
            <w:sz w:val="28"/>
            <w:lang w:val="en-US" w:eastAsia="ko-KR"/>
          </w:rPr>
          <w:t>6.5.</w:t>
        </w:r>
      </w:ins>
      <w:ins w:id="232" w:author="Hyun-Koo Yang (Samsung)" w:date="2021-06-16T11:42:00Z">
        <w:r>
          <w:rPr>
            <w:rFonts w:ascii="Arial" w:eastAsia="맑은 고딕" w:hAnsi="Arial"/>
            <w:sz w:val="28"/>
            <w:lang w:val="en-US" w:eastAsia="ko-KR"/>
          </w:rPr>
          <w:t>6</w:t>
        </w:r>
      </w:ins>
      <w:ins w:id="233" w:author="Hyun-Koo Yang (Samsung)" w:date="2021-06-16T11:41:00Z">
        <w:r w:rsidRPr="00752848">
          <w:rPr>
            <w:rFonts w:ascii="Arial" w:eastAsia="맑은 고딕" w:hAnsi="Arial"/>
            <w:sz w:val="28"/>
            <w:lang w:val="en-US" w:eastAsia="ko-KR"/>
          </w:rPr>
          <w:tab/>
        </w:r>
      </w:ins>
      <w:ins w:id="234" w:author="Hyun-Koo Yang (Samsung)" w:date="2021-06-16T11:42:00Z">
        <w:r>
          <w:rPr>
            <w:rFonts w:ascii="Arial" w:eastAsia="맑은 고딕" w:hAnsi="Arial"/>
            <w:sz w:val="28"/>
            <w:lang w:val="en-US" w:eastAsia="ko-KR"/>
          </w:rPr>
          <w:t>KPIs and relevant quality of experience parameters</w:t>
        </w:r>
      </w:ins>
    </w:p>
    <w:p w14:paraId="75BAA7D0" w14:textId="6FB6D3E2" w:rsidR="00752848" w:rsidRDefault="00752848" w:rsidP="005E2EDA">
      <w:pPr>
        <w:keepNext/>
        <w:keepLines/>
        <w:spacing w:before="120"/>
        <w:ind w:left="1134" w:hanging="1134"/>
        <w:outlineLvl w:val="2"/>
        <w:rPr>
          <w:ins w:id="235" w:author="Hyun-Koo Yang (Samsung)" w:date="2021-06-16T11:41:00Z"/>
          <w:rFonts w:ascii="Arial" w:eastAsia="맑은 고딕" w:hAnsi="Arial"/>
          <w:sz w:val="28"/>
          <w:lang w:val="en-US" w:eastAsia="ko-KR"/>
        </w:rPr>
      </w:pPr>
      <w:ins w:id="236" w:author="Hyun-Koo Yang (Samsung)" w:date="2021-06-16T11:41:00Z">
        <w:r w:rsidRPr="00752848">
          <w:rPr>
            <w:rFonts w:ascii="Arial" w:eastAsia="맑은 고딕" w:hAnsi="Arial"/>
            <w:sz w:val="28"/>
            <w:lang w:val="en-US" w:eastAsia="ko-KR"/>
          </w:rPr>
          <w:t>6.5.</w:t>
        </w:r>
      </w:ins>
      <w:ins w:id="237" w:author="Hyun-Koo Yang (Samsung)" w:date="2021-06-16T11:43:00Z">
        <w:r>
          <w:rPr>
            <w:rFonts w:ascii="Arial" w:eastAsia="맑은 고딕" w:hAnsi="Arial"/>
            <w:sz w:val="28"/>
            <w:lang w:val="en-US" w:eastAsia="ko-KR"/>
          </w:rPr>
          <w:t>7</w:t>
        </w:r>
      </w:ins>
      <w:ins w:id="238" w:author="Hyun-Koo Yang (Samsung)" w:date="2021-06-16T11:41:00Z">
        <w:r w:rsidRPr="00752848">
          <w:rPr>
            <w:rFonts w:ascii="Arial" w:eastAsia="맑은 고딕" w:hAnsi="Arial"/>
            <w:sz w:val="28"/>
            <w:lang w:val="en-US" w:eastAsia="ko-KR"/>
          </w:rPr>
          <w:tab/>
        </w:r>
      </w:ins>
      <w:ins w:id="239" w:author="Hyun-Koo Yang (Samsung)" w:date="2021-06-16T11:43:00Z">
        <w:r>
          <w:rPr>
            <w:rFonts w:ascii="Arial" w:eastAsia="맑은 고딕" w:hAnsi="Arial"/>
            <w:sz w:val="28"/>
            <w:lang w:val="en-US" w:eastAsia="ko-KR"/>
          </w:rPr>
          <w:t>Potentially required QoS</w:t>
        </w:r>
      </w:ins>
    </w:p>
    <w:p w14:paraId="36C5F3E1" w14:textId="14F15829" w:rsidR="00752848" w:rsidRPr="00752848" w:rsidRDefault="00752848" w:rsidP="005E2EDA">
      <w:pPr>
        <w:keepNext/>
        <w:keepLines/>
        <w:spacing w:before="120"/>
        <w:ind w:left="1134" w:hanging="1134"/>
        <w:outlineLvl w:val="2"/>
      </w:pPr>
      <w:ins w:id="240" w:author="Hyun-Koo Yang (Samsung)" w:date="2021-06-16T11:41:00Z">
        <w:r w:rsidRPr="00752848">
          <w:rPr>
            <w:rFonts w:ascii="Arial" w:eastAsia="맑은 고딕" w:hAnsi="Arial"/>
            <w:sz w:val="28"/>
            <w:lang w:val="en-US" w:eastAsia="ko-KR"/>
          </w:rPr>
          <w:t>6.5.</w:t>
        </w:r>
      </w:ins>
      <w:ins w:id="241" w:author="Hyun-Koo Yang (Samsung)" w:date="2021-06-16T11:43:00Z">
        <w:r>
          <w:rPr>
            <w:rFonts w:ascii="Arial" w:eastAsia="맑은 고딕" w:hAnsi="Arial"/>
            <w:sz w:val="28"/>
            <w:lang w:val="en-US" w:eastAsia="ko-KR"/>
          </w:rPr>
          <w:t>8</w:t>
        </w:r>
      </w:ins>
      <w:ins w:id="242" w:author="Hyun-Koo Yang (Samsung)" w:date="2021-06-16T11:41:00Z">
        <w:r w:rsidRPr="00752848">
          <w:rPr>
            <w:rFonts w:ascii="Arial" w:eastAsia="맑은 고딕" w:hAnsi="Arial"/>
            <w:sz w:val="28"/>
            <w:lang w:val="en-US" w:eastAsia="ko-KR"/>
          </w:rPr>
          <w:tab/>
        </w:r>
      </w:ins>
      <w:ins w:id="243" w:author="Hyun-Koo Yang (Samsung)" w:date="2021-06-16T11:43:00Z">
        <w:r>
          <w:rPr>
            <w:rFonts w:ascii="Arial" w:eastAsia="맑은 고딕" w:hAnsi="Arial"/>
            <w:sz w:val="28"/>
            <w:lang w:val="en-US" w:eastAsia="ko-KR"/>
          </w:rPr>
          <w:t>Standardization areas</w:t>
        </w:r>
      </w:ins>
    </w:p>
    <w:p w14:paraId="16426048" w14:textId="11648B67" w:rsidR="00DB5954" w:rsidRDefault="00DB5954" w:rsidP="00DB5954">
      <w:pPr>
        <w:pStyle w:val="2"/>
        <w:ind w:left="0" w:firstLine="0"/>
        <w:jc w:val="center"/>
      </w:pPr>
      <w:r>
        <w:rPr>
          <w:highlight w:val="yellow"/>
        </w:rPr>
        <w:t xml:space="preserve">*** End </w:t>
      </w:r>
      <w:r w:rsidRPr="008E471C">
        <w:rPr>
          <w:highlight w:val="yellow"/>
        </w:rPr>
        <w:t xml:space="preserve">change </w:t>
      </w:r>
      <w:r w:rsidR="00A23653">
        <w:rPr>
          <w:highlight w:val="yellow"/>
        </w:rPr>
        <w:t xml:space="preserve">1 </w:t>
      </w:r>
      <w:r w:rsidRPr="000010A9">
        <w:rPr>
          <w:highlight w:val="yellow"/>
        </w:rPr>
        <w:t>***</w:t>
      </w:r>
    </w:p>
    <w:p w14:paraId="3C2942F1" w14:textId="77777777" w:rsidR="00A51FB3" w:rsidRDefault="00A51FB3" w:rsidP="00A51FB3">
      <w:pPr>
        <w:pStyle w:val="2"/>
        <w:ind w:left="0" w:firstLine="0"/>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5529FD91" w14:textId="77777777" w:rsidR="00A51FB3" w:rsidRPr="00A51FB3" w:rsidRDefault="00A51FB3">
      <w:pPr>
        <w:rPr>
          <w:noProof/>
        </w:rPr>
      </w:pPr>
    </w:p>
    <w:p w14:paraId="28C13E7B" w14:textId="77777777" w:rsidR="005F4836" w:rsidRPr="005F46A9" w:rsidRDefault="005F4836">
      <w:pPr>
        <w:rPr>
          <w:noProof/>
          <w:lang w:val="x-none"/>
        </w:rPr>
      </w:pPr>
    </w:p>
    <w:sectPr w:rsidR="005F4836" w:rsidRPr="005F46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85FDF" w14:textId="77777777" w:rsidR="001C52C2" w:rsidRDefault="001C52C2">
      <w:r>
        <w:separator/>
      </w:r>
    </w:p>
  </w:endnote>
  <w:endnote w:type="continuationSeparator" w:id="0">
    <w:p w14:paraId="164CFEC3" w14:textId="77777777" w:rsidR="001C52C2" w:rsidRDefault="001C5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E42B1" w14:textId="77777777" w:rsidR="001C52C2" w:rsidRDefault="001C52C2">
      <w:r>
        <w:separator/>
      </w:r>
    </w:p>
  </w:footnote>
  <w:footnote w:type="continuationSeparator" w:id="0">
    <w:p w14:paraId="38D9A65E" w14:textId="77777777" w:rsidR="001C52C2" w:rsidRDefault="001C5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252D96"/>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 w15:restartNumberingAfterBreak="0">
    <w:nsid w:val="45AA4F24"/>
    <w:multiLevelType w:val="hybridMultilevel"/>
    <w:tmpl w:val="B366D290"/>
    <w:lvl w:ilvl="0" w:tplc="BE3CB3BA">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6252F1D"/>
    <w:multiLevelType w:val="hybridMultilevel"/>
    <w:tmpl w:val="EE96A9B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A07283E"/>
    <w:multiLevelType w:val="hybridMultilevel"/>
    <w:tmpl w:val="FB54685A"/>
    <w:lvl w:ilvl="0" w:tplc="8E46B3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0620BD"/>
    <w:multiLevelType w:val="hybridMultilevel"/>
    <w:tmpl w:val="FB54685A"/>
    <w:lvl w:ilvl="0" w:tplc="8E46B3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74A36151"/>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num w:numId="1">
    <w:abstractNumId w:val="4"/>
  </w:num>
  <w:num w:numId="2">
    <w:abstractNumId w:val="5"/>
  </w:num>
  <w:num w:numId="3">
    <w:abstractNumId w:val="2"/>
  </w:num>
  <w:num w:numId="4">
    <w:abstractNumId w:val="6"/>
  </w:num>
  <w:num w:numId="5">
    <w:abstractNumId w:val="0"/>
  </w:num>
  <w:num w:numId="6">
    <w:abstractNumId w:val="7"/>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CD"/>
    <w:rsid w:val="00050DE3"/>
    <w:rsid w:val="000646EA"/>
    <w:rsid w:val="00064C7C"/>
    <w:rsid w:val="00065687"/>
    <w:rsid w:val="00077629"/>
    <w:rsid w:val="00087C98"/>
    <w:rsid w:val="0009630A"/>
    <w:rsid w:val="000A6394"/>
    <w:rsid w:val="000A647D"/>
    <w:rsid w:val="000B7FED"/>
    <w:rsid w:val="000C038A"/>
    <w:rsid w:val="000C0566"/>
    <w:rsid w:val="000C25C0"/>
    <w:rsid w:val="000C6598"/>
    <w:rsid w:val="000D31DA"/>
    <w:rsid w:val="000D44B3"/>
    <w:rsid w:val="000E0B5E"/>
    <w:rsid w:val="001057A2"/>
    <w:rsid w:val="00123AA4"/>
    <w:rsid w:val="00142414"/>
    <w:rsid w:val="00145D43"/>
    <w:rsid w:val="00160BD2"/>
    <w:rsid w:val="001731FA"/>
    <w:rsid w:val="00192C46"/>
    <w:rsid w:val="001A08B3"/>
    <w:rsid w:val="001A4AE2"/>
    <w:rsid w:val="001A665C"/>
    <w:rsid w:val="001A7B60"/>
    <w:rsid w:val="001B3AFB"/>
    <w:rsid w:val="001B52F0"/>
    <w:rsid w:val="001B7A65"/>
    <w:rsid w:val="001C52C2"/>
    <w:rsid w:val="001E29B7"/>
    <w:rsid w:val="001E41F3"/>
    <w:rsid w:val="001E7CE7"/>
    <w:rsid w:val="00204E2A"/>
    <w:rsid w:val="00205883"/>
    <w:rsid w:val="00207F79"/>
    <w:rsid w:val="0023390B"/>
    <w:rsid w:val="0023707E"/>
    <w:rsid w:val="002404F0"/>
    <w:rsid w:val="0026004D"/>
    <w:rsid w:val="002640DD"/>
    <w:rsid w:val="00273C89"/>
    <w:rsid w:val="00275D12"/>
    <w:rsid w:val="00284FEB"/>
    <w:rsid w:val="002860C4"/>
    <w:rsid w:val="002A5B8D"/>
    <w:rsid w:val="002A70D2"/>
    <w:rsid w:val="002B5328"/>
    <w:rsid w:val="002B5741"/>
    <w:rsid w:val="002C362A"/>
    <w:rsid w:val="002E472E"/>
    <w:rsid w:val="002E6697"/>
    <w:rsid w:val="002F1C91"/>
    <w:rsid w:val="00305409"/>
    <w:rsid w:val="0034792A"/>
    <w:rsid w:val="0035452C"/>
    <w:rsid w:val="003609EF"/>
    <w:rsid w:val="0036231A"/>
    <w:rsid w:val="00374DD4"/>
    <w:rsid w:val="003A02F7"/>
    <w:rsid w:val="003B73B9"/>
    <w:rsid w:val="003C7CF7"/>
    <w:rsid w:val="003C7F99"/>
    <w:rsid w:val="003D2BE2"/>
    <w:rsid w:val="003E1A36"/>
    <w:rsid w:val="003F232E"/>
    <w:rsid w:val="003F4C02"/>
    <w:rsid w:val="004070BE"/>
    <w:rsid w:val="00410371"/>
    <w:rsid w:val="004202E1"/>
    <w:rsid w:val="004242F1"/>
    <w:rsid w:val="0044230B"/>
    <w:rsid w:val="00480D7D"/>
    <w:rsid w:val="00493935"/>
    <w:rsid w:val="004B75B7"/>
    <w:rsid w:val="004D3E69"/>
    <w:rsid w:val="00502163"/>
    <w:rsid w:val="005070F4"/>
    <w:rsid w:val="00515438"/>
    <w:rsid w:val="0051580D"/>
    <w:rsid w:val="00547111"/>
    <w:rsid w:val="00547814"/>
    <w:rsid w:val="00552AF6"/>
    <w:rsid w:val="00564E18"/>
    <w:rsid w:val="00592D74"/>
    <w:rsid w:val="005A0980"/>
    <w:rsid w:val="005A696B"/>
    <w:rsid w:val="005C452C"/>
    <w:rsid w:val="005C555A"/>
    <w:rsid w:val="005C5D10"/>
    <w:rsid w:val="005E2C44"/>
    <w:rsid w:val="005E2EDA"/>
    <w:rsid w:val="005F46A9"/>
    <w:rsid w:val="005F4836"/>
    <w:rsid w:val="005F6267"/>
    <w:rsid w:val="00612398"/>
    <w:rsid w:val="00621188"/>
    <w:rsid w:val="006257ED"/>
    <w:rsid w:val="00626C62"/>
    <w:rsid w:val="00627433"/>
    <w:rsid w:val="0065637D"/>
    <w:rsid w:val="00665C47"/>
    <w:rsid w:val="00666E0F"/>
    <w:rsid w:val="0067303C"/>
    <w:rsid w:val="00676C51"/>
    <w:rsid w:val="00683687"/>
    <w:rsid w:val="00695808"/>
    <w:rsid w:val="006A731D"/>
    <w:rsid w:val="006B46FB"/>
    <w:rsid w:val="006B6AA7"/>
    <w:rsid w:val="006E21FB"/>
    <w:rsid w:val="007001BC"/>
    <w:rsid w:val="00706C4B"/>
    <w:rsid w:val="00752848"/>
    <w:rsid w:val="00752B08"/>
    <w:rsid w:val="007560DF"/>
    <w:rsid w:val="0077079F"/>
    <w:rsid w:val="00770B3F"/>
    <w:rsid w:val="00771400"/>
    <w:rsid w:val="00777255"/>
    <w:rsid w:val="00777AA0"/>
    <w:rsid w:val="0078133E"/>
    <w:rsid w:val="00792342"/>
    <w:rsid w:val="007977A8"/>
    <w:rsid w:val="007A468E"/>
    <w:rsid w:val="007B512A"/>
    <w:rsid w:val="007C2097"/>
    <w:rsid w:val="007D6A07"/>
    <w:rsid w:val="007F7259"/>
    <w:rsid w:val="008040A8"/>
    <w:rsid w:val="00820811"/>
    <w:rsid w:val="0082359B"/>
    <w:rsid w:val="008238AC"/>
    <w:rsid w:val="008279FA"/>
    <w:rsid w:val="00827F02"/>
    <w:rsid w:val="0083339B"/>
    <w:rsid w:val="008626E7"/>
    <w:rsid w:val="00870EE7"/>
    <w:rsid w:val="0088059E"/>
    <w:rsid w:val="008863B9"/>
    <w:rsid w:val="00891D29"/>
    <w:rsid w:val="008A45A6"/>
    <w:rsid w:val="008C75FE"/>
    <w:rsid w:val="008E321F"/>
    <w:rsid w:val="008E5A6D"/>
    <w:rsid w:val="008F3789"/>
    <w:rsid w:val="008F3B84"/>
    <w:rsid w:val="008F686C"/>
    <w:rsid w:val="0090435B"/>
    <w:rsid w:val="009049E8"/>
    <w:rsid w:val="009148DE"/>
    <w:rsid w:val="00935210"/>
    <w:rsid w:val="00941E30"/>
    <w:rsid w:val="009435F9"/>
    <w:rsid w:val="00960FC5"/>
    <w:rsid w:val="009777D9"/>
    <w:rsid w:val="0098348B"/>
    <w:rsid w:val="00991B88"/>
    <w:rsid w:val="00992C67"/>
    <w:rsid w:val="00997AFD"/>
    <w:rsid w:val="009A5753"/>
    <w:rsid w:val="009A579D"/>
    <w:rsid w:val="009D2354"/>
    <w:rsid w:val="009E3297"/>
    <w:rsid w:val="009E6086"/>
    <w:rsid w:val="009F5893"/>
    <w:rsid w:val="009F734F"/>
    <w:rsid w:val="00A152FA"/>
    <w:rsid w:val="00A23653"/>
    <w:rsid w:val="00A246B6"/>
    <w:rsid w:val="00A47E70"/>
    <w:rsid w:val="00A50CF0"/>
    <w:rsid w:val="00A51FB3"/>
    <w:rsid w:val="00A54B3D"/>
    <w:rsid w:val="00A62D3B"/>
    <w:rsid w:val="00A726CC"/>
    <w:rsid w:val="00A7671C"/>
    <w:rsid w:val="00A84F5F"/>
    <w:rsid w:val="00A94845"/>
    <w:rsid w:val="00AA2CBC"/>
    <w:rsid w:val="00AA5D77"/>
    <w:rsid w:val="00AB2581"/>
    <w:rsid w:val="00AC5820"/>
    <w:rsid w:val="00AC6E94"/>
    <w:rsid w:val="00AD1CD8"/>
    <w:rsid w:val="00B169EB"/>
    <w:rsid w:val="00B23A01"/>
    <w:rsid w:val="00B258BB"/>
    <w:rsid w:val="00B32376"/>
    <w:rsid w:val="00B324D3"/>
    <w:rsid w:val="00B55397"/>
    <w:rsid w:val="00B63ECF"/>
    <w:rsid w:val="00B64819"/>
    <w:rsid w:val="00B67B97"/>
    <w:rsid w:val="00B710C8"/>
    <w:rsid w:val="00B72286"/>
    <w:rsid w:val="00B918FF"/>
    <w:rsid w:val="00B95564"/>
    <w:rsid w:val="00B968C8"/>
    <w:rsid w:val="00BA3EC5"/>
    <w:rsid w:val="00BA51D9"/>
    <w:rsid w:val="00BB5DFC"/>
    <w:rsid w:val="00BD279D"/>
    <w:rsid w:val="00BD6BB8"/>
    <w:rsid w:val="00BD6CCD"/>
    <w:rsid w:val="00BE268C"/>
    <w:rsid w:val="00BF46E4"/>
    <w:rsid w:val="00C033B0"/>
    <w:rsid w:val="00C17105"/>
    <w:rsid w:val="00C1736F"/>
    <w:rsid w:val="00C25D57"/>
    <w:rsid w:val="00C314D5"/>
    <w:rsid w:val="00C32C70"/>
    <w:rsid w:val="00C66BA2"/>
    <w:rsid w:val="00C95985"/>
    <w:rsid w:val="00CC0098"/>
    <w:rsid w:val="00CC0D30"/>
    <w:rsid w:val="00CC5026"/>
    <w:rsid w:val="00CC5A3D"/>
    <w:rsid w:val="00CC68D0"/>
    <w:rsid w:val="00CE66F5"/>
    <w:rsid w:val="00CF4B3D"/>
    <w:rsid w:val="00D0104F"/>
    <w:rsid w:val="00D03F9A"/>
    <w:rsid w:val="00D06D51"/>
    <w:rsid w:val="00D1026C"/>
    <w:rsid w:val="00D137D0"/>
    <w:rsid w:val="00D24991"/>
    <w:rsid w:val="00D46FFB"/>
    <w:rsid w:val="00D50255"/>
    <w:rsid w:val="00D65E79"/>
    <w:rsid w:val="00D66520"/>
    <w:rsid w:val="00D67073"/>
    <w:rsid w:val="00D801B9"/>
    <w:rsid w:val="00D91C6C"/>
    <w:rsid w:val="00DB1A32"/>
    <w:rsid w:val="00DB5954"/>
    <w:rsid w:val="00DD5DBD"/>
    <w:rsid w:val="00DD6127"/>
    <w:rsid w:val="00DE34CF"/>
    <w:rsid w:val="00DF65A0"/>
    <w:rsid w:val="00E06A9B"/>
    <w:rsid w:val="00E13F3D"/>
    <w:rsid w:val="00E34898"/>
    <w:rsid w:val="00E56E39"/>
    <w:rsid w:val="00E8041E"/>
    <w:rsid w:val="00E84A35"/>
    <w:rsid w:val="00E93877"/>
    <w:rsid w:val="00E93E28"/>
    <w:rsid w:val="00E97A13"/>
    <w:rsid w:val="00EA090E"/>
    <w:rsid w:val="00EB09B7"/>
    <w:rsid w:val="00EB12EC"/>
    <w:rsid w:val="00EB50D3"/>
    <w:rsid w:val="00EC0604"/>
    <w:rsid w:val="00EC351E"/>
    <w:rsid w:val="00ED1228"/>
    <w:rsid w:val="00EE2190"/>
    <w:rsid w:val="00EE260B"/>
    <w:rsid w:val="00EE7D7C"/>
    <w:rsid w:val="00F06D17"/>
    <w:rsid w:val="00F11088"/>
    <w:rsid w:val="00F12832"/>
    <w:rsid w:val="00F17EF0"/>
    <w:rsid w:val="00F20CB0"/>
    <w:rsid w:val="00F25D98"/>
    <w:rsid w:val="00F300FB"/>
    <w:rsid w:val="00F5126A"/>
    <w:rsid w:val="00F728A5"/>
    <w:rsid w:val="00F8503C"/>
    <w:rsid w:val="00FA12FC"/>
    <w:rsid w:val="00FA1CA9"/>
    <w:rsid w:val="00FA2A4F"/>
    <w:rsid w:val="00FB6386"/>
    <w:rsid w:val="00FD0BB8"/>
    <w:rsid w:val="00FF1F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NoList1">
    <w:name w:val="No List1"/>
    <w:next w:val="a2"/>
    <w:uiPriority w:val="99"/>
    <w:semiHidden/>
    <w:unhideWhenUsed/>
    <w:rsid w:val="005F46A9"/>
  </w:style>
  <w:style w:type="paragraph" w:styleId="af1">
    <w:name w:val="index heading"/>
    <w:basedOn w:val="a"/>
    <w:next w:val="a"/>
    <w:semiHidden/>
    <w:rsid w:val="005F46A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5F46A9"/>
    <w:pPr>
      <w:overflowPunct w:val="0"/>
      <w:autoSpaceDE w:val="0"/>
      <w:autoSpaceDN w:val="0"/>
      <w:adjustRightInd w:val="0"/>
      <w:ind w:left="851"/>
      <w:textAlignment w:val="baseline"/>
    </w:pPr>
  </w:style>
  <w:style w:type="paragraph" w:customStyle="1" w:styleId="INDENT2">
    <w:name w:val="INDENT2"/>
    <w:basedOn w:val="a"/>
    <w:rsid w:val="005F46A9"/>
    <w:pPr>
      <w:overflowPunct w:val="0"/>
      <w:autoSpaceDE w:val="0"/>
      <w:autoSpaceDN w:val="0"/>
      <w:adjustRightInd w:val="0"/>
      <w:ind w:left="1135" w:hanging="284"/>
      <w:textAlignment w:val="baseline"/>
    </w:pPr>
  </w:style>
  <w:style w:type="paragraph" w:customStyle="1" w:styleId="INDENT3">
    <w:name w:val="INDENT3"/>
    <w:basedOn w:val="a"/>
    <w:rsid w:val="005F46A9"/>
    <w:pPr>
      <w:overflowPunct w:val="0"/>
      <w:autoSpaceDE w:val="0"/>
      <w:autoSpaceDN w:val="0"/>
      <w:adjustRightInd w:val="0"/>
      <w:ind w:left="1701" w:hanging="567"/>
      <w:textAlignment w:val="baseline"/>
    </w:pPr>
  </w:style>
  <w:style w:type="paragraph" w:customStyle="1" w:styleId="FigureTitle">
    <w:name w:val="Figure_Title"/>
    <w:basedOn w:val="a"/>
    <w:next w:val="a"/>
    <w:rsid w:val="005F46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5F46A9"/>
    <w:pPr>
      <w:keepNext/>
      <w:keepLines/>
      <w:overflowPunct w:val="0"/>
      <w:autoSpaceDE w:val="0"/>
      <w:autoSpaceDN w:val="0"/>
      <w:adjustRightInd w:val="0"/>
      <w:textAlignment w:val="baseline"/>
    </w:pPr>
    <w:rPr>
      <w:b/>
    </w:rPr>
  </w:style>
  <w:style w:type="paragraph" w:customStyle="1" w:styleId="enumlev2">
    <w:name w:val="enumlev2"/>
    <w:basedOn w:val="a"/>
    <w:rsid w:val="005F46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5F46A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basedOn w:val="a"/>
    <w:next w:val="a"/>
    <w:qFormat/>
    <w:rsid w:val="005F46A9"/>
    <w:pPr>
      <w:overflowPunct w:val="0"/>
      <w:autoSpaceDE w:val="0"/>
      <w:autoSpaceDN w:val="0"/>
      <w:adjustRightInd w:val="0"/>
      <w:spacing w:before="120" w:after="120"/>
      <w:textAlignment w:val="baseline"/>
    </w:pPr>
    <w:rPr>
      <w:b/>
    </w:rPr>
  </w:style>
  <w:style w:type="paragraph" w:styleId="af3">
    <w:name w:val="Plain Text"/>
    <w:basedOn w:val="a"/>
    <w:link w:val="Char0"/>
    <w:rsid w:val="005F46A9"/>
    <w:pPr>
      <w:overflowPunct w:val="0"/>
      <w:autoSpaceDE w:val="0"/>
      <w:autoSpaceDN w:val="0"/>
      <w:adjustRightInd w:val="0"/>
      <w:textAlignment w:val="baseline"/>
    </w:pPr>
    <w:rPr>
      <w:rFonts w:ascii="Courier New" w:hAnsi="Courier New"/>
      <w:lang w:val="nb-NO"/>
    </w:rPr>
  </w:style>
  <w:style w:type="character" w:customStyle="1" w:styleId="Char0">
    <w:name w:val="글자만 Char"/>
    <w:basedOn w:val="a0"/>
    <w:link w:val="af3"/>
    <w:rsid w:val="005F46A9"/>
    <w:rPr>
      <w:rFonts w:ascii="Courier New" w:hAnsi="Courier New"/>
      <w:lang w:val="nb-NO" w:eastAsia="en-US"/>
    </w:rPr>
  </w:style>
  <w:style w:type="paragraph" w:customStyle="1" w:styleId="TAJ">
    <w:name w:val="TAJ"/>
    <w:basedOn w:val="TH"/>
    <w:rsid w:val="005F46A9"/>
    <w:pPr>
      <w:overflowPunct w:val="0"/>
      <w:autoSpaceDE w:val="0"/>
      <w:autoSpaceDN w:val="0"/>
      <w:adjustRightInd w:val="0"/>
      <w:textAlignment w:val="baseline"/>
    </w:pPr>
  </w:style>
  <w:style w:type="paragraph" w:styleId="af4">
    <w:name w:val="Body Text"/>
    <w:basedOn w:val="a"/>
    <w:link w:val="Char1"/>
    <w:rsid w:val="005F46A9"/>
    <w:pPr>
      <w:overflowPunct w:val="0"/>
      <w:autoSpaceDE w:val="0"/>
      <w:autoSpaceDN w:val="0"/>
      <w:adjustRightInd w:val="0"/>
      <w:textAlignment w:val="baseline"/>
    </w:pPr>
  </w:style>
  <w:style w:type="character" w:customStyle="1" w:styleId="Char1">
    <w:name w:val="본문 Char"/>
    <w:basedOn w:val="a0"/>
    <w:link w:val="af4"/>
    <w:rsid w:val="005F46A9"/>
    <w:rPr>
      <w:rFonts w:ascii="Times New Roman" w:hAnsi="Times New Roman"/>
      <w:lang w:val="en-GB" w:eastAsia="en-US"/>
    </w:rPr>
  </w:style>
  <w:style w:type="paragraph" w:customStyle="1" w:styleId="Guidance">
    <w:name w:val="Guidance"/>
    <w:basedOn w:val="a"/>
    <w:rsid w:val="005F46A9"/>
    <w:pPr>
      <w:overflowPunct w:val="0"/>
      <w:autoSpaceDE w:val="0"/>
      <w:autoSpaceDN w:val="0"/>
      <w:adjustRightInd w:val="0"/>
      <w:textAlignment w:val="baseline"/>
    </w:pPr>
    <w:rPr>
      <w:i/>
      <w:color w:val="0000FF"/>
    </w:rPr>
  </w:style>
  <w:style w:type="paragraph" w:styleId="af5">
    <w:name w:val="Date"/>
    <w:basedOn w:val="a"/>
    <w:next w:val="a"/>
    <w:link w:val="Char2"/>
    <w:rsid w:val="005F46A9"/>
    <w:pPr>
      <w:overflowPunct w:val="0"/>
      <w:autoSpaceDE w:val="0"/>
      <w:autoSpaceDN w:val="0"/>
      <w:adjustRightInd w:val="0"/>
      <w:textAlignment w:val="baseline"/>
    </w:pPr>
  </w:style>
  <w:style w:type="character" w:customStyle="1" w:styleId="Char2">
    <w:name w:val="날짜 Char"/>
    <w:basedOn w:val="a0"/>
    <w:link w:val="af5"/>
    <w:rsid w:val="005F46A9"/>
    <w:rPr>
      <w:rFonts w:ascii="Times New Roman" w:hAnsi="Times New Roman"/>
      <w:lang w:val="en-GB" w:eastAsia="en-US"/>
    </w:rPr>
  </w:style>
  <w:style w:type="paragraph" w:customStyle="1" w:styleId="Bullet">
    <w:name w:val="Bullet"/>
    <w:basedOn w:val="a"/>
    <w:rsid w:val="005F46A9"/>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6">
    <w:name w:val="Table Grid"/>
    <w:basedOn w:val="a1"/>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5F46A9"/>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3"/>
    <w:rsid w:val="005F46A9"/>
    <w:rPr>
      <w:rFonts w:ascii="Times New Roman" w:hAnsi="Times New Roman"/>
      <w:sz w:val="16"/>
      <w:szCs w:val="16"/>
      <w:lang w:val="en-GB" w:eastAsia="en-US"/>
    </w:rPr>
  </w:style>
  <w:style w:type="character" w:customStyle="1" w:styleId="4Char">
    <w:name w:val="제목 4 Char"/>
    <w:link w:val="4"/>
    <w:rsid w:val="005F46A9"/>
    <w:rPr>
      <w:rFonts w:ascii="Arial" w:hAnsi="Arial"/>
      <w:sz w:val="24"/>
      <w:lang w:val="en-GB" w:eastAsia="en-US"/>
    </w:rPr>
  </w:style>
  <w:style w:type="paragraph" w:customStyle="1" w:styleId="11BodyText">
    <w:name w:val="11 BodyText"/>
    <w:basedOn w:val="a"/>
    <w:rsid w:val="005F46A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6"/>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5F46A9"/>
  </w:style>
  <w:style w:type="paragraph" w:customStyle="1" w:styleId="DefaultParagraphFontParaCharCharChar">
    <w:name w:val="Default Paragraph Font Para Char Char Char"/>
    <w:basedOn w:val="a"/>
    <w:semiHidden/>
    <w:rsid w:val="005F46A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1Char">
    <w:name w:val="제목 1 Char"/>
    <w:link w:val="1"/>
    <w:rsid w:val="005F46A9"/>
    <w:rPr>
      <w:rFonts w:ascii="Arial" w:hAnsi="Arial"/>
      <w:sz w:val="36"/>
      <w:lang w:val="en-GB" w:eastAsia="en-US"/>
    </w:rPr>
  </w:style>
  <w:style w:type="paragraph" w:customStyle="1" w:styleId="FL">
    <w:name w:val="FL"/>
    <w:basedOn w:val="a"/>
    <w:rsid w:val="005F46A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
    <w:rsid w:val="005F46A9"/>
    <w:pPr>
      <w:spacing w:before="100" w:beforeAutospacing="1" w:after="100" w:afterAutospacing="1"/>
    </w:pPr>
    <w:rPr>
      <w:rFonts w:eastAsia="바탕"/>
      <w:sz w:val="24"/>
      <w:szCs w:val="24"/>
      <w:lang w:val="en-US" w:eastAsia="ja-JP"/>
    </w:rPr>
  </w:style>
  <w:style w:type="paragraph" w:customStyle="1" w:styleId="InformationDetail">
    <w:name w:val="Information Detail"/>
    <w:basedOn w:val="af4"/>
    <w:next w:val="af4"/>
    <w:autoRedefine/>
    <w:rsid w:val="005F46A9"/>
    <w:pPr>
      <w:tabs>
        <w:tab w:val="num" w:pos="-1832"/>
        <w:tab w:val="num" w:pos="720"/>
      </w:tabs>
      <w:spacing w:after="120"/>
      <w:ind w:left="720" w:hanging="360"/>
    </w:pPr>
    <w:rPr>
      <w:rFonts w:ascii="Courier New" w:eastAsia="SimSun" w:hAnsi="Courier New"/>
    </w:rPr>
  </w:style>
  <w:style w:type="character" w:customStyle="1" w:styleId="Char">
    <w:name w:val="글머리 기호 Char"/>
    <w:link w:val="a7"/>
    <w:locked/>
    <w:rsid w:val="005F46A9"/>
    <w:rPr>
      <w:rFonts w:ascii="Times New Roman" w:hAnsi="Times New Roman"/>
      <w:lang w:val="en-GB" w:eastAsia="en-US"/>
    </w:rPr>
  </w:style>
  <w:style w:type="character" w:customStyle="1" w:styleId="2Char">
    <w:name w:val="제목 2 Char"/>
    <w:link w:val="2"/>
    <w:rsid w:val="005F46A9"/>
    <w:rPr>
      <w:rFonts w:ascii="Arial" w:hAnsi="Arial"/>
      <w:sz w:val="32"/>
      <w:lang w:val="en-GB" w:eastAsia="en-US"/>
    </w:rPr>
  </w:style>
  <w:style w:type="character" w:customStyle="1" w:styleId="3Char">
    <w:name w:val="제목 3 Char"/>
    <w:link w:val="3"/>
    <w:rsid w:val="005F46A9"/>
    <w:rPr>
      <w:rFonts w:ascii="Arial" w:hAnsi="Arial"/>
      <w:sz w:val="28"/>
      <w:lang w:val="en-GB" w:eastAsia="en-US"/>
    </w:rPr>
  </w:style>
  <w:style w:type="character" w:customStyle="1" w:styleId="8Char">
    <w:name w:val="제목 8 Char"/>
    <w:link w:val="8"/>
    <w:rsid w:val="005F46A9"/>
    <w:rPr>
      <w:rFonts w:ascii="Arial" w:hAnsi="Arial"/>
      <w:sz w:val="36"/>
      <w:lang w:val="en-GB" w:eastAsia="en-US"/>
    </w:rPr>
  </w:style>
  <w:style w:type="character" w:customStyle="1" w:styleId="CharChar11">
    <w:name w:val="Char Char11"/>
    <w:rsid w:val="005F46A9"/>
    <w:rPr>
      <w:rFonts w:ascii="Arial" w:hAnsi="Arial"/>
      <w:sz w:val="32"/>
      <w:lang w:val="en-GB" w:eastAsia="en-US"/>
    </w:rPr>
  </w:style>
  <w:style w:type="character" w:customStyle="1" w:styleId="CharChar12">
    <w:name w:val="Char Char12"/>
    <w:rsid w:val="005F46A9"/>
    <w:rPr>
      <w:rFonts w:ascii="Arial" w:hAnsi="Arial"/>
      <w:sz w:val="36"/>
      <w:lang w:val="en-GB" w:eastAsia="en-US" w:bidi="ar-SA"/>
    </w:rPr>
  </w:style>
  <w:style w:type="character" w:customStyle="1" w:styleId="CharChar10">
    <w:name w:val="Char Char10"/>
    <w:rsid w:val="005F46A9"/>
    <w:rPr>
      <w:rFonts w:ascii="Arial" w:hAnsi="Arial"/>
      <w:sz w:val="28"/>
      <w:lang w:val="en-GB" w:eastAsia="en-US"/>
    </w:rPr>
  </w:style>
  <w:style w:type="character" w:customStyle="1" w:styleId="CharChar8">
    <w:name w:val="Char Char8"/>
    <w:rsid w:val="005F46A9"/>
    <w:rPr>
      <w:rFonts w:ascii="Arial" w:hAnsi="Arial"/>
      <w:sz w:val="36"/>
      <w:lang w:val="en-GB" w:eastAsia="en-US"/>
    </w:rPr>
  </w:style>
  <w:style w:type="paragraph" w:customStyle="1" w:styleId="TableStyle">
    <w:name w:val="Table Style"/>
    <w:basedOn w:val="af4"/>
    <w:rsid w:val="005F46A9"/>
    <w:pPr>
      <w:widowControl w:val="0"/>
      <w:tabs>
        <w:tab w:val="left" w:pos="1418"/>
        <w:tab w:val="left" w:pos="2835"/>
        <w:tab w:val="left" w:pos="4253"/>
        <w:tab w:val="left" w:pos="5670"/>
        <w:tab w:val="left" w:pos="7088"/>
        <w:tab w:val="left" w:pos="8505"/>
      </w:tabs>
      <w:spacing w:after="0"/>
    </w:pPr>
    <w:rPr>
      <w:rFonts w:eastAsia="맑은 고딕"/>
      <w:sz w:val="22"/>
      <w:lang w:val="en-US" w:eastAsia="zh-CN"/>
    </w:rPr>
  </w:style>
  <w:style w:type="character" w:customStyle="1" w:styleId="CharChar9">
    <w:name w:val="Char Char9"/>
    <w:rsid w:val="005F46A9"/>
    <w:rPr>
      <w:rFonts w:ascii="Arial" w:hAnsi="Arial"/>
      <w:sz w:val="24"/>
      <w:lang w:val="en-GB" w:eastAsia="en-US"/>
    </w:rPr>
  </w:style>
  <w:style w:type="numbering" w:customStyle="1" w:styleId="NoList11">
    <w:name w:val="No List11"/>
    <w:next w:val="a2"/>
    <w:semiHidden/>
    <w:rsid w:val="005F46A9"/>
  </w:style>
  <w:style w:type="character" w:customStyle="1" w:styleId="CharChar14">
    <w:name w:val="Char Char14"/>
    <w:rsid w:val="005F46A9"/>
    <w:rPr>
      <w:rFonts w:ascii="Arial" w:hAnsi="Arial"/>
      <w:sz w:val="36"/>
      <w:lang w:val="en-GB" w:eastAsia="en-US" w:bidi="ar-SA"/>
    </w:rPr>
  </w:style>
  <w:style w:type="character" w:customStyle="1" w:styleId="CharChar13">
    <w:name w:val="Char Char13"/>
    <w:rsid w:val="005F46A9"/>
    <w:rPr>
      <w:rFonts w:ascii="Arial" w:hAnsi="Arial"/>
      <w:sz w:val="32"/>
      <w:lang w:val="en-GB" w:eastAsia="en-US"/>
    </w:rPr>
  </w:style>
  <w:style w:type="character" w:customStyle="1" w:styleId="THChar">
    <w:name w:val="TH Char"/>
    <w:link w:val="TH"/>
    <w:rsid w:val="005F46A9"/>
    <w:rPr>
      <w:rFonts w:ascii="Arial" w:hAnsi="Arial"/>
      <w:b/>
      <w:lang w:val="en-GB" w:eastAsia="en-US"/>
    </w:rPr>
  </w:style>
  <w:style w:type="paragraph" w:customStyle="1" w:styleId="Normal">
    <w:name w:val="Normal_"/>
    <w:basedOn w:val="a"/>
    <w:semiHidden/>
    <w:rsid w:val="005F46A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5F46A9"/>
    <w:rPr>
      <w:rFonts w:ascii="Arial" w:hAnsi="Arial"/>
      <w:sz w:val="18"/>
      <w:lang w:val="en-GB" w:eastAsia="en-US"/>
    </w:rPr>
  </w:style>
  <w:style w:type="character" w:customStyle="1" w:styleId="CharChar15">
    <w:name w:val="Char Char15"/>
    <w:rsid w:val="005F46A9"/>
    <w:rPr>
      <w:rFonts w:ascii="Arial" w:hAnsi="Arial"/>
      <w:sz w:val="32"/>
      <w:lang w:val="en-GB" w:eastAsia="en-US" w:bidi="ar-SA"/>
    </w:rPr>
  </w:style>
  <w:style w:type="character" w:customStyle="1" w:styleId="B1Char">
    <w:name w:val="B1 Char"/>
    <w:link w:val="B1"/>
    <w:rsid w:val="005F46A9"/>
    <w:rPr>
      <w:rFonts w:ascii="Times New Roman" w:hAnsi="Times New Roman"/>
      <w:lang w:val="en-GB" w:eastAsia="en-US"/>
    </w:rPr>
  </w:style>
  <w:style w:type="character" w:customStyle="1" w:styleId="EXChar">
    <w:name w:val="EX Char"/>
    <w:link w:val="EX"/>
    <w:rsid w:val="005F46A9"/>
    <w:rPr>
      <w:rFonts w:ascii="Times New Roman" w:hAnsi="Times New Roman"/>
      <w:lang w:val="en-GB" w:eastAsia="en-US"/>
    </w:rPr>
  </w:style>
  <w:style w:type="character" w:customStyle="1" w:styleId="NOChar">
    <w:name w:val="NO Char"/>
    <w:link w:val="NO"/>
    <w:rsid w:val="005F46A9"/>
    <w:rPr>
      <w:rFonts w:ascii="Times New Roman" w:hAnsi="Times New Roman"/>
      <w:lang w:val="en-GB" w:eastAsia="en-US"/>
    </w:rPr>
  </w:style>
  <w:style w:type="paragraph" w:customStyle="1" w:styleId="Listnumbered">
    <w:name w:val="List numbered"/>
    <w:basedOn w:val="a"/>
    <w:rsid w:val="005F46A9"/>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5F46A9"/>
    <w:pPr>
      <w:keepLines/>
      <w:spacing w:before="160" w:after="160"/>
    </w:pPr>
    <w:rPr>
      <w:rFonts w:ascii="Courier New" w:hAnsi="Courier New" w:cs="Courier New"/>
    </w:rPr>
  </w:style>
  <w:style w:type="character" w:customStyle="1" w:styleId="TFChar">
    <w:name w:val="TF Char"/>
    <w:link w:val="TF"/>
    <w:rsid w:val="005F46A9"/>
    <w:rPr>
      <w:rFonts w:ascii="Arial" w:hAnsi="Arial"/>
      <w:b/>
      <w:lang w:val="en-GB" w:eastAsia="en-US"/>
    </w:rPr>
  </w:style>
  <w:style w:type="character" w:customStyle="1" w:styleId="TAHCar">
    <w:name w:val="TAH Car"/>
    <w:link w:val="TAH"/>
    <w:rsid w:val="005F46A9"/>
    <w:rPr>
      <w:rFonts w:ascii="Arial" w:hAnsi="Arial"/>
      <w:b/>
      <w:sz w:val="18"/>
      <w:lang w:val="en-GB" w:eastAsia="en-US"/>
    </w:rPr>
  </w:style>
  <w:style w:type="paragraph" w:styleId="HTML">
    <w:name w:val="HTML Preformatted"/>
    <w:basedOn w:val="a"/>
    <w:link w:val="HTMLChar"/>
    <w:uiPriority w:val="99"/>
    <w:unhideWhenUsed/>
    <w:rsid w:val="005F4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미리 서식이 지정된 HTML Char"/>
    <w:basedOn w:val="a0"/>
    <w:link w:val="HTML"/>
    <w:uiPriority w:val="99"/>
    <w:rsid w:val="005F46A9"/>
    <w:rPr>
      <w:rFonts w:ascii="Courier New" w:hAnsi="Courier New" w:cs="Courier New"/>
      <w:lang w:val="en-US" w:eastAsia="en-US"/>
    </w:rPr>
  </w:style>
  <w:style w:type="paragraph" w:styleId="af7">
    <w:name w:val="Normal (Web)"/>
    <w:basedOn w:val="a"/>
    <w:uiPriority w:val="99"/>
    <w:unhideWhenUsed/>
    <w:rsid w:val="005F46A9"/>
    <w:pPr>
      <w:spacing w:before="100" w:beforeAutospacing="1" w:after="100" w:afterAutospacing="1"/>
    </w:pPr>
    <w:rPr>
      <w:rFonts w:eastAsia="맑은 고딕"/>
      <w:sz w:val="24"/>
      <w:szCs w:val="24"/>
      <w:lang w:val="en-US"/>
    </w:rPr>
  </w:style>
  <w:style w:type="paragraph" w:styleId="af8">
    <w:name w:val="Revision"/>
    <w:hidden/>
    <w:uiPriority w:val="99"/>
    <w:semiHidden/>
    <w:rsid w:val="00A54B3D"/>
    <w:rPr>
      <w:rFonts w:ascii="Times New Roman" w:hAnsi="Times New Roman"/>
      <w:lang w:val="en-GB" w:eastAsia="en-US"/>
    </w:rPr>
  </w:style>
  <w:style w:type="character" w:customStyle="1" w:styleId="EXCar">
    <w:name w:val="EX Car"/>
    <w:rsid w:val="000C25C0"/>
    <w:rPr>
      <w:lang w:eastAsia="en-US"/>
    </w:rPr>
  </w:style>
  <w:style w:type="character" w:styleId="af9">
    <w:name w:val="Strong"/>
    <w:uiPriority w:val="22"/>
    <w:qFormat/>
    <w:rsid w:val="000C25C0"/>
    <w:rPr>
      <w:b/>
      <w:bCs/>
    </w:rPr>
  </w:style>
  <w:style w:type="character" w:customStyle="1" w:styleId="B1Char1">
    <w:name w:val="B1 Char1"/>
    <w:rsid w:val="002A70D2"/>
    <w:rPr>
      <w:lang w:val="en-GB" w:eastAsia="en-US"/>
    </w:rPr>
  </w:style>
  <w:style w:type="paragraph" w:styleId="afa">
    <w:name w:val="List Paragraph"/>
    <w:basedOn w:val="a"/>
    <w:uiPriority w:val="34"/>
    <w:qFormat/>
    <w:rsid w:val="00F5126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0FFF4-6A20-47ED-9DC2-09B9F0EA3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1164</TotalTime>
  <Pages>8</Pages>
  <Words>2044</Words>
  <Characters>11656</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143</cp:revision>
  <cp:lastPrinted>1899-12-31T23:00:00Z</cp:lastPrinted>
  <dcterms:created xsi:type="dcterms:W3CDTF">2021-01-25T13:57:00Z</dcterms:created>
  <dcterms:modified xsi:type="dcterms:W3CDTF">2021-06-21T09:22:00Z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